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419" w:rsidRDefault="00B33419" w:rsidP="00710FBC">
      <w:pPr>
        <w:spacing w:after="0"/>
        <w:ind w:left="8496" w:firstLine="708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Disciplina: PREGĂTIRE SPORTIVĂ PRACTICĂ</w:t>
      </w:r>
    </w:p>
    <w:p w:rsidR="00B33419" w:rsidRDefault="00B33419" w:rsidP="00896A0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33419" w:rsidRDefault="00B33419" w:rsidP="00896A0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33419" w:rsidRDefault="00B33419" w:rsidP="00896A0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33419" w:rsidRPr="00191812" w:rsidRDefault="00B33419" w:rsidP="00896A0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PLANUL DE PREGĂTIRE PE MEZOCICLURI</w:t>
      </w:r>
    </w:p>
    <w:p w:rsidR="00B33419" w:rsidRPr="00191812" w:rsidRDefault="00B33419" w:rsidP="00FC01C9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B33419" w:rsidRDefault="00B33419" w:rsidP="00FC01C9">
      <w:pPr>
        <w:spacing w:after="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B33419" w:rsidRPr="00C145A4" w:rsidRDefault="00B33419" w:rsidP="00FC01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B33419" w:rsidRDefault="00B33419" w:rsidP="00FC01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5755F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B33419" w:rsidRDefault="00B33419" w:rsidP="00FC01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Anul şcolar/ anul competiţional: ……………………</w:t>
      </w:r>
    </w:p>
    <w:p w:rsidR="00B33419" w:rsidRDefault="00B33419" w:rsidP="00FC01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B33419" w:rsidRDefault="00B33419" w:rsidP="00FC01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  <w:r w:rsidRPr="00FC01C9">
        <w:rPr>
          <w:rFonts w:ascii="Times New Roman" w:hAnsi="Times New Roman" w:cs="Times New Roman"/>
          <w:sz w:val="20"/>
          <w:szCs w:val="20"/>
        </w:rPr>
        <w:t>Nivel valoric:</w:t>
      </w:r>
      <w:r>
        <w:rPr>
          <w:rFonts w:ascii="Times New Roman" w:hAnsi="Times New Roman" w:cs="Times New Roman"/>
          <w:sz w:val="20"/>
          <w:szCs w:val="20"/>
        </w:rPr>
        <w:t xml:space="preserve"> ÎNCEPĂTORI</w:t>
      </w:r>
    </w:p>
    <w:p w:rsidR="00B33419" w:rsidRDefault="00B33419" w:rsidP="00FC01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25755F">
        <w:rPr>
          <w:rFonts w:ascii="Times New Roman" w:hAnsi="Times New Roman" w:cs="Times New Roman"/>
          <w:sz w:val="20"/>
          <w:szCs w:val="20"/>
        </w:rPr>
        <w:t>Cadrul didactic: ………………………..…………...</w:t>
      </w:r>
      <w:r w:rsidRPr="00191812">
        <w:rPr>
          <w:rFonts w:ascii="Times New Roman" w:hAnsi="Times New Roman" w:cs="Times New Roman"/>
          <w:sz w:val="20"/>
          <w:szCs w:val="20"/>
        </w:rPr>
        <w:t xml:space="preserve"> </w:t>
      </w:r>
      <w:r w:rsidRPr="00191812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B33419" w:rsidRDefault="00B33419" w:rsidP="00FC01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</w:p>
    <w:p w:rsidR="00B33419" w:rsidRDefault="00B33419" w:rsidP="00857E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Etapa de pregătire: ACOMODARE INDOOR</w:t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  <w:r>
        <w:rPr>
          <w:rFonts w:ascii="Times New Roman" w:hAnsi="Times New Roman" w:cs="Times New Roman"/>
          <w:b/>
          <w:bCs/>
          <w:sz w:val="18"/>
          <w:szCs w:val="18"/>
        </w:rPr>
        <w:tab/>
      </w:r>
    </w:p>
    <w:p w:rsidR="00B33419" w:rsidRPr="00584D02" w:rsidRDefault="00B33419" w:rsidP="00FC01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</w:rPr>
      </w:pPr>
      <w:r w:rsidRPr="00584D02">
        <w:rPr>
          <w:rFonts w:ascii="Times New Roman" w:hAnsi="Times New Roman" w:cs="Times New Roman"/>
          <w:b/>
          <w:bCs/>
        </w:rPr>
        <w:t xml:space="preserve">MEZOCICLUL nr. </w:t>
      </w:r>
      <w:r>
        <w:rPr>
          <w:rFonts w:ascii="Times New Roman" w:hAnsi="Times New Roman" w:cs="Times New Roman"/>
          <w:b/>
          <w:bCs/>
        </w:rPr>
        <w:t>1</w:t>
      </w:r>
    </w:p>
    <w:p w:rsidR="00B33419" w:rsidRPr="00FC01C9" w:rsidRDefault="00B33419" w:rsidP="00FC01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92.85pt;margin-top:18.55pt;width:227.75pt;height:104.75pt;z-index:251648000">
            <v:textbox style="mso-fit-shape-to-text:t">
              <w:txbxContent>
                <w:p w:rsidR="00B33419" w:rsidRPr="00D94BA9" w:rsidRDefault="00B33419" w:rsidP="00571388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A31727">
                    <w:rPr>
                      <w:rFonts w:ascii="Times New Roman" w:hAnsi="Times New Roman" w:cs="Times New Roman"/>
                    </w:rPr>
                    <w:t>arcuri complete, duzini sageti, lunete cu trepied, incălţaminte pentru tir, plase de protecţie, panouri de tragere, ţinte de 122 cm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</w:p>
                <w:p w:rsidR="00B33419" w:rsidRPr="00D94BA9" w:rsidRDefault="00B33419" w:rsidP="003230EC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type="square"/>
          </v:shape>
        </w:pict>
      </w:r>
      <w:r>
        <w:rPr>
          <w:noProof/>
          <w:lang w:val="en-US"/>
        </w:rPr>
        <w:pict>
          <v:shape id="_x0000_s1027" type="#_x0000_t202" style="position:absolute;margin-left:-5.1pt;margin-top:18.4pt;width:493.95pt;height:104.75pt;z-index:251646976">
            <v:textbox style="mso-fit-shape-to-text:t">
              <w:txbxContent>
                <w:p w:rsidR="00B33419" w:rsidRPr="007C4F04" w:rsidRDefault="00B33419" w:rsidP="00571388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7C4F04">
                    <w:rPr>
                      <w:rFonts w:ascii="Times New Roman" w:hAnsi="Times New Roman" w:cs="Times New Roman"/>
                      <w:b/>
                      <w:bCs/>
                    </w:rPr>
                    <w:t>OBIECTIVE INTERMEDIARE DE PERFORMAN</w:t>
                  </w:r>
                  <w:r w:rsidRPr="007C4F04">
                    <w:rPr>
                      <w:rFonts w:ascii="Tahoma" w:hAnsi="Tahoma" w:cs="Tahoma"/>
                      <w:b/>
                      <w:bCs/>
                    </w:rPr>
                    <w:t>Ț</w:t>
                  </w:r>
                  <w:r w:rsidRPr="007C4F04">
                    <w:rPr>
                      <w:rFonts w:ascii="Times New Roman" w:hAnsi="Times New Roman" w:cs="Times New Roman"/>
                      <w:b/>
                      <w:bCs/>
                    </w:rPr>
                    <w:t>Ă:</w:t>
                  </w:r>
                </w:p>
                <w:p w:rsidR="00B33419" w:rsidRPr="008F5C33" w:rsidRDefault="00B33419" w:rsidP="00571388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t xml:space="preserve"> </w:t>
                  </w:r>
                  <w:r w:rsidRPr="008F5C33">
                    <w:rPr>
                      <w:rFonts w:ascii="Times New Roman" w:hAnsi="Times New Roman" w:cs="Times New Roman"/>
                    </w:rPr>
                    <w:t xml:space="preserve">- îndeplinirea punctajului planificat pe distanţele de 18m indoor </w:t>
                  </w:r>
                  <w:r>
                    <w:rPr>
                      <w:rFonts w:ascii="Times New Roman" w:hAnsi="Times New Roman" w:cs="Times New Roman"/>
                    </w:rPr>
                    <w:t xml:space="preserve">(tinta 80 cm – 180p) </w:t>
                  </w:r>
                  <w:r w:rsidRPr="008F5C33">
                    <w:rPr>
                      <w:rFonts w:ascii="Times New Roman" w:hAnsi="Times New Roman" w:cs="Times New Roman"/>
                    </w:rPr>
                    <w:t>şi 25m outdoor</w:t>
                  </w:r>
                  <w:r>
                    <w:rPr>
                      <w:rFonts w:ascii="Times New Roman" w:hAnsi="Times New Roman" w:cs="Times New Roman"/>
                    </w:rPr>
                    <w:t xml:space="preserve"> (tinta 122 cm – 220p)</w:t>
                  </w:r>
                </w:p>
                <w:p w:rsidR="00B33419" w:rsidRPr="008F5C33" w:rsidRDefault="00B33419" w:rsidP="00571388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F5C33">
                    <w:rPr>
                      <w:rFonts w:ascii="Times New Roman" w:hAnsi="Times New Roman" w:cs="Times New Roman"/>
                    </w:rPr>
                    <w:t>- îndeplinirea obiective</w:t>
                  </w:r>
                  <w:r>
                    <w:rPr>
                      <w:rFonts w:ascii="Times New Roman" w:hAnsi="Times New Roman" w:cs="Times New Roman"/>
                    </w:rPr>
                    <w:t xml:space="preserve">lor de loc la categoria juniori II </w:t>
                  </w:r>
                  <w:r>
                    <w:rPr>
                      <w:rFonts w:ascii="Tahoma" w:hAnsi="Tahoma" w:cs="Tahoma"/>
                    </w:rPr>
                    <w:t>ș</w:t>
                  </w:r>
                  <w:r>
                    <w:rPr>
                      <w:rFonts w:ascii="Times New Roman" w:hAnsi="Times New Roman" w:cs="Times New Roman"/>
                    </w:rPr>
                    <w:t>i cade</w:t>
                  </w:r>
                  <w:r>
                    <w:rPr>
                      <w:rFonts w:ascii="Tahoma" w:hAnsi="Tahoma" w:cs="Tahoma"/>
                    </w:rPr>
                    <w:t>ț</w:t>
                  </w:r>
                  <w:r>
                    <w:rPr>
                      <w:rFonts w:ascii="Times New Roman" w:hAnsi="Times New Roman" w:cs="Times New Roman"/>
                    </w:rPr>
                    <w:t>i</w:t>
                  </w:r>
                </w:p>
                <w:p w:rsidR="00B33419" w:rsidRDefault="00B33419" w:rsidP="00571388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F5C33">
                    <w:rPr>
                      <w:rFonts w:ascii="Times New Roman" w:hAnsi="Times New Roman" w:cs="Times New Roman"/>
                    </w:rPr>
                    <w:t xml:space="preserve">- </w:t>
                  </w:r>
                  <w:r>
                    <w:rPr>
                      <w:rFonts w:ascii="Times New Roman" w:hAnsi="Times New Roman" w:cs="Times New Roman"/>
                    </w:rPr>
                    <w:t>participare la 3 concursuri Robin Hood cu clasare pe locurile VIII-XII</w:t>
                  </w:r>
                </w:p>
                <w:p w:rsidR="00B33419" w:rsidRPr="00B677E9" w:rsidRDefault="00B33419" w:rsidP="00571388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</w:rPr>
                    <w:t>- promovarea a 4 sportivi in grupa de avansati</w:t>
                  </w:r>
                </w:p>
                <w:p w:rsidR="00B33419" w:rsidRPr="00D94BA9" w:rsidRDefault="00B33419" w:rsidP="00571388">
                  <w:pPr>
                    <w:shd w:val="clear" w:color="auto" w:fill="92CDDC"/>
                    <w:spacing w:after="0" w:line="240" w:lineRule="auto"/>
                  </w:pPr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b/>
          <w:bCs/>
          <w:sz w:val="18"/>
          <w:szCs w:val="18"/>
        </w:rPr>
        <w:t>Perioada: 13.09 – 10.10.2010</w:t>
      </w:r>
    </w:p>
    <w:p w:rsidR="00B33419" w:rsidRDefault="00B33419" w:rsidP="008E21D1">
      <w:pPr>
        <w:jc w:val="center"/>
      </w:pPr>
    </w:p>
    <w:p w:rsidR="00B33419" w:rsidRDefault="00B33419" w:rsidP="008E21D1">
      <w:pPr>
        <w:jc w:val="center"/>
      </w:pP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B33419" w:rsidRPr="00520517">
        <w:trPr>
          <w:trHeight w:val="252"/>
        </w:trPr>
        <w:tc>
          <w:tcPr>
            <w:tcW w:w="14410" w:type="dxa"/>
            <w:gridSpan w:val="4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B33419" w:rsidRPr="00520517">
        <w:trPr>
          <w:trHeight w:val="252"/>
        </w:trPr>
        <w:tc>
          <w:tcPr>
            <w:tcW w:w="5412" w:type="dxa"/>
            <w:gridSpan w:val="2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B33419" w:rsidRPr="00520517">
        <w:trPr>
          <w:trHeight w:val="264"/>
        </w:trPr>
        <w:tc>
          <w:tcPr>
            <w:tcW w:w="5412" w:type="dxa"/>
            <w:gridSpan w:val="2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B33419" w:rsidRPr="00520517">
        <w:trPr>
          <w:trHeight w:val="350"/>
        </w:trPr>
        <w:tc>
          <w:tcPr>
            <w:tcW w:w="1834" w:type="dxa"/>
            <w:vAlign w:val="center"/>
          </w:tcPr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B33419" w:rsidRPr="001D7A73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B33419" w:rsidRPr="001D7A73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B33419" w:rsidRPr="001D7A73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B33419" w:rsidRPr="001D7A73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B33419" w:rsidRPr="001D7A73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B33419" w:rsidRPr="001D7A73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B33419" w:rsidRPr="001D7A73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1D7A73">
              <w:rPr>
                <w:rFonts w:ascii="Tahoma" w:hAnsi="Tahoma" w:cs="Tahoma"/>
                <w:sz w:val="20"/>
                <w:szCs w:val="20"/>
              </w:rPr>
              <w:t>ș</w:t>
            </w: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92CDDC"/>
          </w:tcPr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- dezvoltarea musculaturii centurii scapulare şi a flexorilor palmari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întărirea ligamentelor la nivelul articulaţiei mâinii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creşterea capacităţii de efort în condiţii de apnee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dezvoltarea musculară generală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dezvoltarea capacităţii de bilateralitate (ambidextrie)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îmbunătăţirea echilibrului postural</w:t>
            </w:r>
          </w:p>
        </w:tc>
        <w:tc>
          <w:tcPr>
            <w:tcW w:w="4666" w:type="dxa"/>
            <w:shd w:val="clear" w:color="auto" w:fill="92CDDC"/>
          </w:tcPr>
          <w:p w:rsidR="00B33419" w:rsidRPr="00332121" w:rsidRDefault="00B33419" w:rsidP="00893D80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32121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1.1 Îmbunătăţirea deprinderilor motrice de bază/ utilitar-aplicative necesare practicării disciplinei sportive</w:t>
            </w:r>
          </w:p>
          <w:p w:rsidR="00B33419" w:rsidRPr="00332121" w:rsidRDefault="00B33419" w:rsidP="00893D80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32121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B33419" w:rsidRPr="00332121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21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 Învăţarea procedeelor tehnice de bază, specifice disciplinei sportive</w:t>
            </w:r>
            <w:r w:rsidRPr="003321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33419" w:rsidRPr="00520517">
        <w:trPr>
          <w:trHeight w:val="542"/>
        </w:trPr>
        <w:tc>
          <w:tcPr>
            <w:tcW w:w="1834" w:type="dxa"/>
            <w:vAlign w:val="center"/>
          </w:tcPr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B33419" w:rsidRPr="001D7A73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B33419" w:rsidRPr="001D7A73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92CDDC"/>
          </w:tcPr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Învăţarea şi consolidarea procedeelor tehnice de bază, specifice tirului cu arcul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asezarea picioarelor, repartizarea egala a greutatii pe ambele picioare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armarea: cu bratele pe orizontala, cotul mainii de coarda in aliniere cu sageata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fixarea: pe reperele anatomice – coarda pe varful nasului, mijlocul barbiei, degetul aratator lipit sub barbie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declansarea: eliberarea simultana a celor trei degete de coarda, in prelungirea sagetii, cu pozitie finala lipita pe baza gatului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Individual: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in abordarea tehnicii de tragere se va tine cont de particularitatile morfo-functionale ale fiecarui sportiv, cautandu-se pozitiile comode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92CDDC"/>
          </w:tcPr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Învăţarea procedeelor tehnice de bază, specifice disciplinei sportive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individuale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elementare,  specifice disciplinei sportive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 Consolidarea procedeelor tehnice şi a acţiunilor tactice însuşite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419" w:rsidRPr="00520517">
        <w:trPr>
          <w:trHeight w:val="603"/>
        </w:trPr>
        <w:tc>
          <w:tcPr>
            <w:tcW w:w="1834" w:type="dxa"/>
            <w:vAlign w:val="center"/>
          </w:tcPr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B33419" w:rsidRPr="001D7A73" w:rsidRDefault="00B33419" w:rsidP="00893D80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32" w:type="dxa"/>
            <w:shd w:val="clear" w:color="auto" w:fill="92CDDC"/>
          </w:tcPr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66" w:type="dxa"/>
            <w:shd w:val="clear" w:color="auto" w:fill="92CDDC"/>
          </w:tcPr>
          <w:p w:rsidR="00B33419" w:rsidRPr="00520517" w:rsidRDefault="00B33419" w:rsidP="0089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3419" w:rsidRPr="00520517">
        <w:trPr>
          <w:trHeight w:val="436"/>
        </w:trPr>
        <w:tc>
          <w:tcPr>
            <w:tcW w:w="1834" w:type="dxa"/>
            <w:vAlign w:val="center"/>
          </w:tcPr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B33419" w:rsidRPr="001D7A73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92CDDC"/>
          </w:tcPr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cultivarea increderii de sine si a dorintei de a invinge</w:t>
            </w:r>
          </w:p>
        </w:tc>
        <w:tc>
          <w:tcPr>
            <w:tcW w:w="4666" w:type="dxa"/>
            <w:shd w:val="clear" w:color="auto" w:fill="92CDDC"/>
          </w:tcPr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 Manifestarea interesului pentru practicarea sportului de performanţă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4.2. Cultivarea dorinţei de afirmare în disciplina sportivă practicată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419" w:rsidRPr="00520517">
        <w:trPr>
          <w:trHeight w:val="1113"/>
        </w:trPr>
        <w:tc>
          <w:tcPr>
            <w:tcW w:w="1834" w:type="dxa"/>
            <w:vAlign w:val="center"/>
          </w:tcPr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B33419" w:rsidRPr="001D7A73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B33419" w:rsidRPr="001D7A73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B33419" w:rsidRPr="001D7A73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B33419" w:rsidRPr="001D7A73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B33419" w:rsidRPr="001D7A73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D7A73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92CDDC"/>
          </w:tcPr>
          <w:p w:rsidR="00B33419" w:rsidRPr="00520517" w:rsidRDefault="00B33419" w:rsidP="00893D80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invatarea regulamentului simplificat de tragere, de comportament in poligon, a actiunilor permise si a celor strict interzise</w:t>
            </w:r>
          </w:p>
          <w:p w:rsidR="00B33419" w:rsidRPr="00520517" w:rsidRDefault="00B33419" w:rsidP="00893D80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invatarea partilor componente ale arcului si functiile lor</w:t>
            </w:r>
          </w:p>
        </w:tc>
        <w:tc>
          <w:tcPr>
            <w:tcW w:w="4666" w:type="dxa"/>
            <w:shd w:val="clear" w:color="auto" w:fill="92CDDC"/>
          </w:tcPr>
          <w:p w:rsidR="00B33419" w:rsidRPr="00363F1E" w:rsidRDefault="00B33419" w:rsidP="002C23F0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B33419" w:rsidRPr="00363F1E" w:rsidRDefault="00B33419" w:rsidP="002C23F0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5.1. 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</w:tbl>
    <w:p w:rsidR="00B33419" w:rsidRPr="00520517" w:rsidRDefault="00B33419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268"/>
        <w:gridCol w:w="3402"/>
        <w:gridCol w:w="3402"/>
        <w:gridCol w:w="1536"/>
      </w:tblGrid>
      <w:tr w:rsidR="00B33419" w:rsidRPr="00520517">
        <w:trPr>
          <w:trHeight w:val="250"/>
        </w:trPr>
        <w:tc>
          <w:tcPr>
            <w:tcW w:w="14402" w:type="dxa"/>
            <w:gridSpan w:val="7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(12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B33419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536" w:type="dxa"/>
            <w:tcBorders>
              <w:lef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B33419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B33419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L1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C8457F" w:rsidRDefault="00B33419" w:rsidP="00893D80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Norme de protecţie şi securitate a activităţii sportive</w:t>
            </w:r>
          </w:p>
          <w:p w:rsidR="00B33419" w:rsidRPr="00520517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B33419" w:rsidRPr="00C8457F" w:rsidRDefault="00B33419" w:rsidP="00893D80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Învăţarea elementelor tehnice de bază</w:t>
            </w: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B33419" w:rsidRPr="00520517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B33419" w:rsidRPr="00520517" w:rsidRDefault="00B33419" w:rsidP="00893D80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B33419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33419" w:rsidRPr="00520517" w:rsidRDefault="00B33419" w:rsidP="00893D80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B33419" w:rsidRPr="0094234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  <w:lang w:val="pt-BR"/>
              </w:rPr>
            </w:pPr>
            <w:r w:rsidRPr="00942349">
              <w:rPr>
                <w:i w:val="0"/>
                <w:iCs w:val="0"/>
                <w:sz w:val="20"/>
                <w:szCs w:val="20"/>
                <w:lang w:val="pt-BR"/>
              </w:rPr>
              <w:t xml:space="preserve">Prelucrarea normelor de protecţie şi a noţiunilor de igienă sportivă </w:t>
            </w:r>
          </w:p>
          <w:p w:rsidR="00B33419" w:rsidRPr="0094234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33419" w:rsidRPr="0094234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33419" w:rsidRPr="00C8457F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mobilităţii articulare</w:t>
            </w:r>
          </w:p>
          <w:p w:rsidR="00B33419" w:rsidRPr="00C8457F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Pr="00C8457F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B33419" w:rsidRPr="00C8457F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33419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33419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33419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33419" w:rsidRPr="0094234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  <w:lang w:val="it-IT"/>
              </w:rPr>
            </w:pPr>
            <w:r w:rsidRPr="00942349">
              <w:rPr>
                <w:i w:val="0"/>
                <w:iCs w:val="0"/>
                <w:sz w:val="20"/>
                <w:szCs w:val="20"/>
                <w:lang w:val="it-IT"/>
              </w:rPr>
              <w:t>Dezvoltarea motricităţii generale prin jocuri de mişcare</w:t>
            </w:r>
          </w:p>
          <w:p w:rsidR="00B33419" w:rsidRPr="0094234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it-IT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Învăţarea poziţiei corecte a corpului pentru tragere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Priza pe crosă a arcului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Poziţia degetelor pe coardă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Ridicarea arcului şi armarea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ezvoltarea motricităţii generale prin jocuri de mişcare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419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2-4-7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C8457F" w:rsidRDefault="00B33419" w:rsidP="00893D80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Norme de protecţie şi securitate a activităţii sportive</w:t>
            </w:r>
          </w:p>
          <w:p w:rsidR="00B33419" w:rsidRPr="00C8457F" w:rsidRDefault="00B33419" w:rsidP="00893D80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B33419" w:rsidRPr="00C8457F" w:rsidRDefault="00B33419" w:rsidP="00893D80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capacităţii  de efort  specifice tirului cu arcul</w:t>
            </w: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B33419" w:rsidRPr="00C8457F" w:rsidRDefault="00B33419" w:rsidP="00893D80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C8457F"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Îmbunătăţirea deprinderilor motrice de bază/ utilitar-aplicative necesare practicării disciplinei sportive</w:t>
            </w:r>
          </w:p>
          <w:p w:rsidR="00B33419" w:rsidRPr="006A3371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6A3371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33419" w:rsidRPr="00520517" w:rsidRDefault="00B33419" w:rsidP="00893D8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B33419" w:rsidRPr="00C8457F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942349">
              <w:rPr>
                <w:i w:val="0"/>
                <w:iCs w:val="0"/>
                <w:sz w:val="20"/>
                <w:szCs w:val="20"/>
                <w:lang w:val="pt-BR"/>
              </w:rPr>
              <w:t xml:space="preserve">Prelucrarea normelor de protecţie şi a noţiunilor de igienă sportivă </w:t>
            </w:r>
          </w:p>
          <w:p w:rsidR="00B33419" w:rsidRDefault="00B33419" w:rsidP="00893D80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33419" w:rsidRDefault="00B33419" w:rsidP="00893D80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33419" w:rsidRDefault="00B33419" w:rsidP="00893D80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33419" w:rsidRPr="00C8457F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mobilităţii articulare</w:t>
            </w:r>
          </w:p>
          <w:p w:rsidR="00B33419" w:rsidRDefault="00B33419" w:rsidP="00893D80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33419" w:rsidRPr="00627402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Dezvoltarea calităţilor motrice de bază</w:t>
            </w:r>
          </w:p>
          <w:p w:rsidR="00B33419" w:rsidRPr="00520517" w:rsidRDefault="00B33419" w:rsidP="00893D80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33419" w:rsidRPr="00C8457F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  <w:lang w:val="it-IT"/>
              </w:rPr>
              <w:t>Exersarea mijloacelor specifice fiecărei calităţi motrice</w:t>
            </w:r>
          </w:p>
          <w:p w:rsidR="00B33419" w:rsidRPr="00520517" w:rsidRDefault="00B33419" w:rsidP="00893D80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33419" w:rsidRPr="00942349" w:rsidRDefault="00B33419" w:rsidP="00893D80">
            <w:pPr>
              <w:pStyle w:val="LasfarsitulPeparcursul"/>
              <w:ind w:left="360"/>
              <w:rPr>
                <w:sz w:val="20"/>
                <w:szCs w:val="20"/>
                <w:lang w:val="it-IT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Exerciţii cu greutatea propriului corp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ii cu 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corzi elastice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pentru dezvoltarea musculaturii abdominale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motricităţii generale prin jocuri de mişcare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min.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B33419" w:rsidRPr="00520517">
        <w:trPr>
          <w:trHeight w:val="3565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L 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9-12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Învăţarea procedeelor tehnice de bază</w:t>
            </w:r>
          </w:p>
          <w:p w:rsidR="00B33419" w:rsidRPr="00520517" w:rsidRDefault="00B33419" w:rsidP="00893D8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33419" w:rsidRPr="006A3371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6A3371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33419" w:rsidRPr="006A3371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B33419" w:rsidRPr="00337D7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  <w:lang w:val="ro-RO"/>
              </w:rPr>
              <w:t>Prelucrarea normelor de protecţie ş</w:t>
            </w:r>
            <w:r>
              <w:rPr>
                <w:i w:val="0"/>
                <w:iCs w:val="0"/>
                <w:sz w:val="20"/>
                <w:szCs w:val="20"/>
                <w:lang w:val="ro-RO"/>
              </w:rPr>
              <w:t>i comportament în timpul antrena</w:t>
            </w:r>
            <w:r w:rsidRPr="00520517">
              <w:rPr>
                <w:i w:val="0"/>
                <w:iCs w:val="0"/>
                <w:sz w:val="20"/>
                <w:szCs w:val="20"/>
                <w:lang w:val="ro-RO"/>
              </w:rPr>
              <w:t xml:space="preserve">mentelor, a  noţiunilor de igienă sportivă </w:t>
            </w:r>
          </w:p>
          <w:p w:rsidR="00B33419" w:rsidRPr="00520517" w:rsidRDefault="00B33419" w:rsidP="00893D80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mobilităţii articulare</w:t>
            </w:r>
          </w:p>
          <w:p w:rsidR="00B33419" w:rsidRPr="00C8457F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33419" w:rsidRPr="00C8457F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B33419" w:rsidRDefault="00B33419" w:rsidP="00893D80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33419" w:rsidRDefault="00B33419" w:rsidP="00893D80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33419" w:rsidRDefault="00B33419" w:rsidP="00893D80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33419" w:rsidRDefault="00B33419" w:rsidP="00893D80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33419" w:rsidRDefault="00B33419" w:rsidP="00893D80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33419" w:rsidRPr="00520517" w:rsidRDefault="00B33419" w:rsidP="00893D80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33419" w:rsidRPr="00DE50EB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  <w:lang w:val="ro-RO"/>
              </w:rPr>
              <w:t>Exersarea mijloacelor specifice fiecărei calităţi motrice</w:t>
            </w:r>
          </w:p>
          <w:p w:rsidR="00B33419" w:rsidRPr="00520517" w:rsidRDefault="00B33419" w:rsidP="00893D80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33419" w:rsidRPr="00520517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sz w:val="20"/>
                <w:szCs w:val="20"/>
              </w:rPr>
              <w:t>Pregătire fizică generală</w:t>
            </w:r>
          </w:p>
          <w:p w:rsidR="00B33419" w:rsidRPr="00520517" w:rsidRDefault="00B33419" w:rsidP="00893D80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Învăţarea poziţiei corecte a corpului pentru tragere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Priza pe crosă a arcului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Poziţia degetelor pe coardă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Ridicarea arcului şi armarea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Armarea şi declanşarea 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Stabilizarea echilibrului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ezvoltarea motricităţii generale prin jocuri de mişcare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pentru dezvoltarea musculaturii picioarelor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sărituri ca mingea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sărituri cu coarda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genoflexiuni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cu propriul corp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Variante de mers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DE50EB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33419" w:rsidRPr="00520517">
        <w:trPr>
          <w:trHeight w:val="987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5-8-11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DE50EB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DE50EB">
              <w:rPr>
                <w:rFonts w:ascii="Times New Roman" w:hAnsi="Times New Roman" w:cs="Times New Roman"/>
                <w:sz w:val="20"/>
                <w:szCs w:val="20"/>
              </w:rPr>
              <w:t>Învăţarea elementelor tehnice de bază</w:t>
            </w:r>
          </w:p>
          <w:p w:rsidR="00B33419" w:rsidRPr="00DE50EB" w:rsidRDefault="00B33419" w:rsidP="00893D8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B33419" w:rsidRPr="00520517" w:rsidRDefault="00B33419" w:rsidP="00893D8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DE50EB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B33419" w:rsidRPr="00520517" w:rsidRDefault="00B33419" w:rsidP="00893D80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33419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33419" w:rsidRPr="00520517" w:rsidRDefault="00B33419" w:rsidP="00893D8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33419" w:rsidRPr="006A3371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B33419" w:rsidRPr="00520517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B33419" w:rsidRPr="0094234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33419" w:rsidRPr="0094234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33419" w:rsidRPr="0094234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mobilităţii articulare</w:t>
            </w:r>
          </w:p>
          <w:p w:rsidR="00B3341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B33419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33419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33419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33419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33419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33419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627402">
              <w:rPr>
                <w:i w:val="0"/>
                <w:iCs w:val="0"/>
                <w:sz w:val="20"/>
                <w:szCs w:val="20"/>
              </w:rPr>
              <w:t xml:space="preserve">Pregătire fizică </w:t>
            </w:r>
            <w:r>
              <w:rPr>
                <w:i w:val="0"/>
                <w:iCs w:val="0"/>
                <w:sz w:val="20"/>
                <w:szCs w:val="20"/>
              </w:rPr>
              <w:t>generală</w:t>
            </w:r>
          </w:p>
          <w:p w:rsidR="00B33419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33419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33419" w:rsidRPr="00627402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33419" w:rsidRPr="00520517" w:rsidRDefault="00B33419" w:rsidP="00893D80">
            <w:pPr>
              <w:pStyle w:val="LasfarsitulPeparcursul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Învăţarea poziţiei corecte a corpului pentru tragere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Priza pe crosă a arcului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Poziţia degetelor pe coardă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Ridicarea arcului şi armarea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Armarea şi declanşarea 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Stabilizarea echilibrului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Exerciţii cu greutatea propriului corp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ii cu 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corzi elastice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pentru dezvoltarea musculaturii abdominale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33419" w:rsidRPr="00520517">
        <w:trPr>
          <w:trHeight w:val="987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DE50EB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DE50EB">
              <w:rPr>
                <w:rFonts w:ascii="Times New Roman" w:hAnsi="Times New Roman" w:cs="Times New Roman"/>
                <w:sz w:val="20"/>
                <w:szCs w:val="20"/>
              </w:rPr>
              <w:t>Învăţarea elementelor tehnice de bază</w:t>
            </w:r>
          </w:p>
          <w:p w:rsidR="00B33419" w:rsidRDefault="00B33419" w:rsidP="00893D8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B33419" w:rsidRDefault="00B33419" w:rsidP="00893D8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363F1E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B33419" w:rsidRPr="00DE50EB" w:rsidRDefault="00B33419" w:rsidP="00893D8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DE50EB" w:rsidRDefault="00B33419" w:rsidP="00893D8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33419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33419" w:rsidRPr="00627402" w:rsidRDefault="00B33419" w:rsidP="00893D8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6A3371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B33419" w:rsidRPr="00520517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B33419" w:rsidRPr="0094234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33419" w:rsidRPr="0094234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33419" w:rsidRPr="0094234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mobilităţii articulare</w:t>
            </w:r>
          </w:p>
          <w:p w:rsidR="00B3341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B3341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3341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3341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3341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3341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3341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33419" w:rsidRPr="0094234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  <w:lang w:val="it-IT"/>
              </w:rPr>
            </w:pPr>
            <w:r w:rsidRPr="00942349">
              <w:rPr>
                <w:i w:val="0"/>
                <w:iCs w:val="0"/>
                <w:sz w:val="20"/>
                <w:szCs w:val="20"/>
                <w:lang w:val="it-IT"/>
              </w:rPr>
              <w:t>Dezvoltarea motricităţii generale prin jocuri de mişcare</w:t>
            </w:r>
          </w:p>
          <w:p w:rsidR="00B33419" w:rsidRPr="0094234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it-IT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Învăţarea poziţiei corecte a corpului pentru tragere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Priza pe crosă a arcului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Poziţia degetelor pe coardă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Ridicarea arcului şi armarea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Armarea şi declanşarea 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Stabilizarea echilibrului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ezvoltarea motricităţii generale prin jocuri de mişcare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</w:tbl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B33419" w:rsidRPr="00520517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B33419" w:rsidRPr="00520517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B33419" w:rsidRPr="00520517" w:rsidRDefault="00B33419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B33419" w:rsidRPr="00520517" w:rsidRDefault="00B33419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>începători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</w:t>
      </w:r>
      <w:r>
        <w:rPr>
          <w:rFonts w:ascii="Times New Roman" w:hAnsi="Times New Roman" w:cs="Times New Roman"/>
          <w:b/>
          <w:bCs/>
          <w:sz w:val="20"/>
          <w:szCs w:val="20"/>
        </w:rPr>
        <w:t>apa de pregătire: de bază indoor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2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– pregătitoare I</w:t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28" type="#_x0000_t202" style="position:absolute;margin-left:-5.5pt;margin-top:36.8pt;width:493.95pt;height:71.2pt;z-index:251649024">
            <v:textbox style="mso-next-textbox:#_x0000_s1028;mso-fit-shape-to-text:t">
              <w:txbxContent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OBIECTIVE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INTERMEDIARE 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DE PERFORMAN</w:t>
                  </w:r>
                  <w:r w:rsidRPr="00B57FC8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Ț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Ă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învăţarea procedeelor de bază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dezvoltarea capacităţii motrice generale şi specifice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învăţarea poziţiei de tragere la distanţe scurte</w:t>
                  </w:r>
                </w:p>
                <w:p w:rsidR="00B33419" w:rsidRPr="00D94BA9" w:rsidRDefault="00B33419" w:rsidP="002C23F0">
                  <w:pPr>
                    <w:shd w:val="clear" w:color="auto" w:fill="92CDDC"/>
                    <w:spacing w:after="0" w:line="240" w:lineRule="auto"/>
                  </w:pPr>
                  <w:r>
                    <w:t xml:space="preserve"> 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11.10 – 0</w:t>
      </w:r>
      <w:r w:rsidRPr="00520517">
        <w:rPr>
          <w:rFonts w:ascii="Times New Roman" w:hAnsi="Times New Roman" w:cs="Times New Roman"/>
          <w:sz w:val="20"/>
          <w:szCs w:val="20"/>
        </w:rPr>
        <w:t>7.11.10</w:t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29" type="#_x0000_t202" style="position:absolute;margin-left:495pt;margin-top:21.3pt;width:227.75pt;height:71.2pt;z-index:251650048">
            <v:textbox style="mso-next-textbox:#_x0000_s1029;mso-fit-shape-to-text:t">
              <w:txbxContent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</w:p>
                <w:p w:rsidR="00B33419" w:rsidRPr="007C0F14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</w:t>
                  </w: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arc lamelă cu mâner, 8-12 lbs. (cl.I-II)</w:t>
                  </w:r>
                </w:p>
                <w:p w:rsidR="00B33419" w:rsidRPr="007C0F14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arc crosă lemn sau plastic (max. 600g.), lame recurbate, 14-18 lbs. (cl. III-IV)</w:t>
                  </w:r>
                </w:p>
                <w:p w:rsidR="00B33419" w:rsidRPr="00D05BB7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corzi elastice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, flexori palmari, gyro-twister</w:t>
                  </w:r>
                </w:p>
              </w:txbxContent>
            </v:textbox>
            <w10:wrap type="square"/>
          </v:shape>
        </w:pict>
      </w:r>
    </w:p>
    <w:p w:rsidR="00B33419" w:rsidRPr="00520517" w:rsidRDefault="00B33419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B33419" w:rsidRPr="00520517">
        <w:trPr>
          <w:trHeight w:val="252"/>
        </w:trPr>
        <w:tc>
          <w:tcPr>
            <w:tcW w:w="14410" w:type="dxa"/>
            <w:gridSpan w:val="4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B33419" w:rsidRPr="00520517">
        <w:trPr>
          <w:trHeight w:val="252"/>
        </w:trPr>
        <w:tc>
          <w:tcPr>
            <w:tcW w:w="5412" w:type="dxa"/>
            <w:gridSpan w:val="2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B33419" w:rsidRPr="00520517">
        <w:trPr>
          <w:trHeight w:val="264"/>
        </w:trPr>
        <w:tc>
          <w:tcPr>
            <w:tcW w:w="5412" w:type="dxa"/>
            <w:gridSpan w:val="2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B33419" w:rsidRPr="00520517">
        <w:trPr>
          <w:trHeight w:val="350"/>
        </w:trPr>
        <w:tc>
          <w:tcPr>
            <w:tcW w:w="1834" w:type="dxa"/>
            <w:vAlign w:val="center"/>
          </w:tcPr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B33419" w:rsidRPr="00363F1E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B33419" w:rsidRPr="00363F1E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363F1E">
              <w:rPr>
                <w:rFonts w:ascii="Tahoma" w:hAnsi="Tahoma" w:cs="Tahoma"/>
                <w:sz w:val="20"/>
                <w:szCs w:val="20"/>
              </w:rPr>
              <w:t>ș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B33419" w:rsidRPr="00363F1E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B33419" w:rsidRPr="00363F1E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B33419" w:rsidRPr="00363F1E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B33419" w:rsidRPr="00363F1E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363F1E">
              <w:rPr>
                <w:rFonts w:ascii="Tahoma" w:hAnsi="Tahoma" w:cs="Tahoma"/>
                <w:sz w:val="20"/>
                <w:szCs w:val="20"/>
              </w:rPr>
              <w:t>ș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B33419" w:rsidRPr="00363F1E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363F1E">
              <w:rPr>
                <w:rFonts w:ascii="Tahoma" w:hAnsi="Tahoma" w:cs="Tahoma"/>
                <w:sz w:val="20"/>
                <w:szCs w:val="20"/>
              </w:rPr>
              <w:t>ș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92CDDC"/>
          </w:tcPr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- dezvoltarea musculaturii centurii scapulare şi a flexorilor palmari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întărirea ligamentelor la nivelul articulaţiei mâinii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creşterea capacităţii de efort în condiţii de apnee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dezvoltarea musculară generală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dezvoltarea capacităţii de bilateralitate (ambidextrie)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îmbunătăţirea echilibrului postural</w:t>
            </w:r>
          </w:p>
        </w:tc>
        <w:tc>
          <w:tcPr>
            <w:tcW w:w="4666" w:type="dxa"/>
            <w:shd w:val="clear" w:color="auto" w:fill="92CDDC"/>
          </w:tcPr>
          <w:p w:rsidR="00B33419" w:rsidRPr="00332121" w:rsidRDefault="00B33419" w:rsidP="00893D80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32121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1.1 Îmbunătăţirea deprinderilor motrice de bază/ utilitar-aplicative necesare practicării disciplinei sportive</w:t>
            </w:r>
          </w:p>
          <w:p w:rsidR="00B33419" w:rsidRPr="00332121" w:rsidRDefault="00B33419" w:rsidP="00893D80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32121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B33419" w:rsidRPr="00332121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21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 Învăţarea procedeelor tehnice de bază, specifice disciplinei sportive</w:t>
            </w:r>
            <w:r w:rsidRPr="003321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33419" w:rsidRPr="00520517">
        <w:trPr>
          <w:trHeight w:val="542"/>
        </w:trPr>
        <w:tc>
          <w:tcPr>
            <w:tcW w:w="1834" w:type="dxa"/>
            <w:vAlign w:val="center"/>
          </w:tcPr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B33419" w:rsidRPr="00363F1E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B33419" w:rsidRPr="00363F1E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92CDDC"/>
          </w:tcPr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Învăţarea şi consolidarea procedeelor tehnice de bază, specifice tirului cu arcul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asezarea picioarelor, repartizarea egala a greutatii pe ambele picioare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armarea: cu bratele pe orizontala, cotul mainii de coarda in aliniere cu sageata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fixarea: pe reperele anatomice – coarda pe varful nasului, mijlocul barbiei, degetul aratator lipit sub barbie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declansarea: eliberarea simultana a celor trei degete de coarda, in prelungirea sagetii, cu pozitie finala lipita pe baza gatului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Individual: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in abordarea tehnicii de tragere se va tine cont de particularitatile morfo-functionale ale fiecarui sportiv, cautandu-se pozitiile comode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92CDDC"/>
          </w:tcPr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Învăţarea procedeelor tehnice de bază, specifice disciplinei sportive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individuale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elementare,  specifice disciplinei sportive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 Consolidarea procedeelor tehnice şi a acţiunilor tactice însuşite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executia se raporteaza la elemente tehnice la cerintele tehnicii de baza a categoriei, respectiv se va urmari: aliniere, echilibrarea corpului cu arcul si orientarea spre tinta</w:t>
            </w:r>
          </w:p>
        </w:tc>
      </w:tr>
      <w:tr w:rsidR="00B33419" w:rsidRPr="00520517">
        <w:trPr>
          <w:trHeight w:val="675"/>
        </w:trPr>
        <w:tc>
          <w:tcPr>
            <w:tcW w:w="1834" w:type="dxa"/>
            <w:vAlign w:val="center"/>
          </w:tcPr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B33419" w:rsidRPr="00520517" w:rsidRDefault="00B33419" w:rsidP="00893D80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4332" w:type="dxa"/>
            <w:shd w:val="clear" w:color="auto" w:fill="92CDDC"/>
          </w:tcPr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66" w:type="dxa"/>
            <w:shd w:val="clear" w:color="auto" w:fill="92CDDC"/>
          </w:tcPr>
          <w:p w:rsidR="00B33419" w:rsidRPr="00520517" w:rsidRDefault="00B33419" w:rsidP="0089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3419" w:rsidRPr="00520517">
        <w:trPr>
          <w:trHeight w:val="436"/>
        </w:trPr>
        <w:tc>
          <w:tcPr>
            <w:tcW w:w="1834" w:type="dxa"/>
            <w:vAlign w:val="center"/>
          </w:tcPr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B33419" w:rsidRPr="00363F1E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92CDDC"/>
          </w:tcPr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cultivarea increderii de sine si a dorintei de a invinge</w:t>
            </w:r>
          </w:p>
        </w:tc>
        <w:tc>
          <w:tcPr>
            <w:tcW w:w="4666" w:type="dxa"/>
            <w:shd w:val="clear" w:color="auto" w:fill="92CDDC"/>
          </w:tcPr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 Manifestarea interesului pentru practicarea sportului de performanţă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4.2. Cultivarea dorinţei de afirmare în disciplina sportivă practicată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419" w:rsidRPr="00520517">
        <w:trPr>
          <w:trHeight w:val="1113"/>
        </w:trPr>
        <w:tc>
          <w:tcPr>
            <w:tcW w:w="1834" w:type="dxa"/>
            <w:vAlign w:val="center"/>
          </w:tcPr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B33419" w:rsidRPr="00363F1E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B33419" w:rsidRPr="00363F1E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B33419" w:rsidRPr="00363F1E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B33419" w:rsidRPr="00363F1E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B33419" w:rsidRPr="00363F1E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92CDDC"/>
          </w:tcPr>
          <w:p w:rsidR="00B33419" w:rsidRDefault="00B33419" w:rsidP="00893D80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Însuşirea şi aplicarea mijloacelor şi procedeelor metodice în vederea valorificării potenţialului bio-motric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tehnico-tactic </w:t>
            </w:r>
          </w:p>
          <w:p w:rsidR="00B33419" w:rsidRPr="00520517" w:rsidRDefault="00B33419" w:rsidP="00893D80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invatarea regulamentului simplificat de tragere, de comportament in poligon, a actiunilor permise si a celor strict interzise</w:t>
            </w:r>
          </w:p>
          <w:p w:rsidR="00B33419" w:rsidRPr="00520517" w:rsidRDefault="00B33419" w:rsidP="00893D80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invatarea partilor componente ale arcului si functiile lor</w:t>
            </w:r>
          </w:p>
        </w:tc>
        <w:tc>
          <w:tcPr>
            <w:tcW w:w="4666" w:type="dxa"/>
            <w:shd w:val="clear" w:color="auto" w:fill="92CDDC"/>
          </w:tcPr>
          <w:p w:rsidR="00B33419" w:rsidRPr="00363F1E" w:rsidRDefault="00B33419" w:rsidP="002C23F0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B33419" w:rsidRPr="00363F1E" w:rsidRDefault="00B33419" w:rsidP="002C23F0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B33419" w:rsidRPr="00363F1E" w:rsidRDefault="00B33419" w:rsidP="002C23F0">
            <w:pPr>
              <w:numPr>
                <w:ilvl w:val="1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</w:tbl>
    <w:p w:rsidR="00B33419" w:rsidRDefault="00B33419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268"/>
        <w:gridCol w:w="3402"/>
        <w:gridCol w:w="3402"/>
        <w:gridCol w:w="1536"/>
      </w:tblGrid>
      <w:tr w:rsidR="00B33419" w:rsidRPr="00520517">
        <w:trPr>
          <w:trHeight w:val="250"/>
        </w:trPr>
        <w:tc>
          <w:tcPr>
            <w:tcW w:w="14402" w:type="dxa"/>
            <w:gridSpan w:val="7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(12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B33419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536" w:type="dxa"/>
            <w:tcBorders>
              <w:lef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B33419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B33419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L1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C8457F" w:rsidRDefault="00B33419" w:rsidP="00893D80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Norme de protecţie şi securitate a activităţii sportive</w:t>
            </w:r>
          </w:p>
          <w:p w:rsidR="00B33419" w:rsidRPr="00520517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B33419" w:rsidRPr="00C8457F" w:rsidRDefault="00B33419" w:rsidP="00893D80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Învăţarea elementelor tehnice de bază</w:t>
            </w: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B33419" w:rsidRPr="00520517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B33419" w:rsidRPr="00520517" w:rsidRDefault="00B33419" w:rsidP="00893D80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B33419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33419" w:rsidRPr="00520517" w:rsidRDefault="00B33419" w:rsidP="00893D8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Învăţarea procedeelor tehnice de bază, specifice disciplinei sportive</w:t>
            </w:r>
          </w:p>
        </w:tc>
        <w:tc>
          <w:tcPr>
            <w:tcW w:w="3402" w:type="dxa"/>
          </w:tcPr>
          <w:p w:rsidR="00B33419" w:rsidRPr="0094234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  <w:lang w:val="pt-BR"/>
              </w:rPr>
            </w:pPr>
            <w:r w:rsidRPr="00942349">
              <w:rPr>
                <w:i w:val="0"/>
                <w:iCs w:val="0"/>
                <w:sz w:val="20"/>
                <w:szCs w:val="20"/>
                <w:lang w:val="pt-BR"/>
              </w:rPr>
              <w:t xml:space="preserve">Prelucrarea normelor de protecţie şi a noţiunilor de igienă sportivă </w:t>
            </w:r>
          </w:p>
          <w:p w:rsidR="00B33419" w:rsidRPr="0094234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33419" w:rsidRPr="0094234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33419" w:rsidRPr="00C8457F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mobilităţii articulare</w:t>
            </w:r>
          </w:p>
          <w:p w:rsidR="00B33419" w:rsidRPr="00C8457F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Pr="00C8457F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B33419" w:rsidRPr="00C8457F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33419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33419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33419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33419" w:rsidRPr="0094234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  <w:lang w:val="it-IT"/>
              </w:rPr>
            </w:pPr>
            <w:r w:rsidRPr="00942349">
              <w:rPr>
                <w:i w:val="0"/>
                <w:iCs w:val="0"/>
                <w:sz w:val="20"/>
                <w:szCs w:val="20"/>
                <w:lang w:val="it-IT"/>
              </w:rPr>
              <w:t>Dezvoltarea motricităţii generale prin jocuri de mişcare</w:t>
            </w:r>
          </w:p>
          <w:p w:rsidR="00B33419" w:rsidRPr="0094234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it-IT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Învăţarea poziţiei corecte a corpului pentru tragere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Priza pe crosă a arcului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Poziţia degetelor pe coardă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Ridicarea arcului şi armarea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ezvoltarea motricităţii generale prin jocuri de mişcare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5x10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419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2-4-7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C8457F" w:rsidRDefault="00B33419" w:rsidP="00893D80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Norme de protecţie şi securitate a activităţii sportive</w:t>
            </w:r>
          </w:p>
          <w:p w:rsidR="00B33419" w:rsidRPr="00C8457F" w:rsidRDefault="00B33419" w:rsidP="00893D80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B33419" w:rsidRPr="00C8457F" w:rsidRDefault="00B33419" w:rsidP="00893D80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capacităţii  de efort  specifice tirului cu arcul</w:t>
            </w: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  <w:p w:rsidR="00B33419" w:rsidRPr="00C8457F" w:rsidRDefault="00B33419" w:rsidP="00893D80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ind w:left="90" w:hanging="23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C8457F">
              <w:rPr>
                <w:rFonts w:ascii="Times New Roman" w:hAnsi="Times New Roman" w:cs="Times New Roman"/>
                <w:sz w:val="20"/>
                <w:szCs w:val="20"/>
              </w:rPr>
              <w:t>Igienă sportivă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33419" w:rsidRPr="006A3371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6A3371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Creşterea indicilor de manifestare a calităţilor motrice de bază şi a celor specifice, potrivit vârstei şi a sexului</w:t>
            </w:r>
          </w:p>
          <w:p w:rsidR="00B33419" w:rsidRPr="00520517" w:rsidRDefault="00B33419" w:rsidP="00893D8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B33419" w:rsidRPr="00C8457F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942349">
              <w:rPr>
                <w:i w:val="0"/>
                <w:iCs w:val="0"/>
                <w:sz w:val="20"/>
                <w:szCs w:val="20"/>
                <w:lang w:val="pt-BR"/>
              </w:rPr>
              <w:t xml:space="preserve">Prelucrarea normelor de protecţie şi a noţiunilor de igienă sportivă </w:t>
            </w:r>
          </w:p>
          <w:p w:rsidR="00B33419" w:rsidRDefault="00B33419" w:rsidP="00893D80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33419" w:rsidRDefault="00B33419" w:rsidP="00893D80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33419" w:rsidRDefault="00B33419" w:rsidP="00893D80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33419" w:rsidRPr="00C8457F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mobilităţii articulare</w:t>
            </w:r>
          </w:p>
          <w:p w:rsidR="00B33419" w:rsidRDefault="00B33419" w:rsidP="00893D80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33419" w:rsidRPr="00627402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Dezvoltarea calităţilor motrice de bază</w:t>
            </w:r>
          </w:p>
          <w:p w:rsidR="00B33419" w:rsidRPr="00520517" w:rsidRDefault="00B33419" w:rsidP="00893D80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33419" w:rsidRPr="00C8457F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  <w:lang w:val="it-IT"/>
              </w:rPr>
              <w:t>Exersarea mijloacelor specifice fiecărei calităţi motrice</w:t>
            </w:r>
          </w:p>
          <w:p w:rsidR="00B33419" w:rsidRPr="00520517" w:rsidRDefault="00B33419" w:rsidP="00893D80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33419" w:rsidRPr="00942349" w:rsidRDefault="00B33419" w:rsidP="00893D80">
            <w:pPr>
              <w:pStyle w:val="LasfarsitulPeparcursul"/>
              <w:ind w:left="360"/>
              <w:rPr>
                <w:sz w:val="20"/>
                <w:szCs w:val="20"/>
                <w:lang w:val="it-IT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Exerciţii cu greutatea propriului corp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ii cu 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corzi elastice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pentru dezvoltarea musculaturii abdominale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motricităţii generale prin jocuri de mişcare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min.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B33419" w:rsidRPr="00520517">
        <w:trPr>
          <w:trHeight w:val="3565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L 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9-12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Învăţarea procedeelor tehnice de bază</w:t>
            </w:r>
          </w:p>
          <w:p w:rsidR="00B33419" w:rsidRPr="00520517" w:rsidRDefault="00B33419" w:rsidP="00893D8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33419" w:rsidRPr="006A3371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6A3371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33419" w:rsidRPr="006A3371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B33419" w:rsidRPr="00337D7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  <w:lang w:val="ro-RO"/>
              </w:rPr>
              <w:t>Prelucrarea normelor de protecţie ş</w:t>
            </w:r>
            <w:r>
              <w:rPr>
                <w:i w:val="0"/>
                <w:iCs w:val="0"/>
                <w:sz w:val="20"/>
                <w:szCs w:val="20"/>
                <w:lang w:val="ro-RO"/>
              </w:rPr>
              <w:t>i comportament în timpul antrena</w:t>
            </w:r>
            <w:r w:rsidRPr="00520517">
              <w:rPr>
                <w:i w:val="0"/>
                <w:iCs w:val="0"/>
                <w:sz w:val="20"/>
                <w:szCs w:val="20"/>
                <w:lang w:val="ro-RO"/>
              </w:rPr>
              <w:t xml:space="preserve">mentelor, a  noţiunilor de igienă sportivă </w:t>
            </w:r>
          </w:p>
          <w:p w:rsidR="00B33419" w:rsidRPr="00520517" w:rsidRDefault="00B33419" w:rsidP="00893D80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mobilităţii articulare</w:t>
            </w:r>
          </w:p>
          <w:p w:rsidR="00B33419" w:rsidRPr="00C8457F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33419" w:rsidRPr="00C8457F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B33419" w:rsidRDefault="00B33419" w:rsidP="00893D80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33419" w:rsidRDefault="00B33419" w:rsidP="00893D80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33419" w:rsidRDefault="00B33419" w:rsidP="00893D80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33419" w:rsidRDefault="00B33419" w:rsidP="00893D80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33419" w:rsidRDefault="00B33419" w:rsidP="00893D80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33419" w:rsidRPr="00520517" w:rsidRDefault="00B33419" w:rsidP="00893D80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33419" w:rsidRPr="00DE50EB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  <w:lang w:val="ro-RO"/>
              </w:rPr>
              <w:t>Exersarea mijloacelor specifice fiecărei calităţi motrice</w:t>
            </w:r>
          </w:p>
          <w:p w:rsidR="00B33419" w:rsidRPr="00520517" w:rsidRDefault="00B33419" w:rsidP="00893D80">
            <w:pPr>
              <w:pStyle w:val="LasfarsitulPeparcursul"/>
              <w:ind w:left="36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33419" w:rsidRPr="00520517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sz w:val="20"/>
                <w:szCs w:val="20"/>
              </w:rPr>
              <w:t>Pregătire fizică generală</w:t>
            </w:r>
          </w:p>
          <w:p w:rsidR="00B33419" w:rsidRPr="00520517" w:rsidRDefault="00B33419" w:rsidP="00893D80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Învăţarea poziţiei corecte a corpului pentru tragere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Priza pe crosă a arcului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Poziţia degetelor pe coardă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Ridicarea arcului şi armarea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Fix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area şi declanşarea 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Stabilizarea echilibrului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ezvoltarea motricităţii generale prin jocuri de mişcare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pentru dezvoltarea musculaturii picioarelor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sărituri ca mingea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sărituri cu coarda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genoflexiuni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cu propriul corp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Variante de mers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DE50EB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33419" w:rsidRPr="00520517">
        <w:trPr>
          <w:trHeight w:val="987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5-8-11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DE50EB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DE50EB">
              <w:rPr>
                <w:rFonts w:ascii="Times New Roman" w:hAnsi="Times New Roman" w:cs="Times New Roman"/>
                <w:sz w:val="20"/>
                <w:szCs w:val="20"/>
              </w:rPr>
              <w:t>Învăţarea elementelor tehnice de bază</w:t>
            </w:r>
          </w:p>
          <w:p w:rsidR="00B33419" w:rsidRPr="00DE50EB" w:rsidRDefault="00B33419" w:rsidP="00893D8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B33419" w:rsidRPr="00520517" w:rsidRDefault="00B33419" w:rsidP="00893D8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DE50EB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B33419" w:rsidRPr="00520517" w:rsidRDefault="00B33419" w:rsidP="00893D80">
            <w:pPr>
              <w:pStyle w:val="Header"/>
              <w:tabs>
                <w:tab w:val="clear" w:pos="4536"/>
                <w:tab w:val="clear" w:pos="9072"/>
              </w:tabs>
              <w:ind w:left="90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33419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33419" w:rsidRPr="00520517" w:rsidRDefault="00B33419" w:rsidP="00893D8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33419" w:rsidRPr="006A3371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Învăţarea procedeelor tehnice de bază, specifice disciplinei sportive</w:t>
            </w:r>
          </w:p>
        </w:tc>
        <w:tc>
          <w:tcPr>
            <w:tcW w:w="3402" w:type="dxa"/>
          </w:tcPr>
          <w:p w:rsidR="00B33419" w:rsidRPr="00520517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B33419" w:rsidRPr="0094234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33419" w:rsidRPr="0094234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33419" w:rsidRPr="0094234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mobilităţii articulare</w:t>
            </w:r>
          </w:p>
          <w:p w:rsidR="00B3341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B33419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33419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33419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33419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33419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33419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627402">
              <w:rPr>
                <w:i w:val="0"/>
                <w:iCs w:val="0"/>
                <w:sz w:val="20"/>
                <w:szCs w:val="20"/>
              </w:rPr>
              <w:t xml:space="preserve">Pregătire fizică </w:t>
            </w:r>
            <w:r>
              <w:rPr>
                <w:i w:val="0"/>
                <w:iCs w:val="0"/>
                <w:sz w:val="20"/>
                <w:szCs w:val="20"/>
              </w:rPr>
              <w:t>generală</w:t>
            </w:r>
          </w:p>
          <w:p w:rsidR="00B33419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33419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33419" w:rsidRPr="00627402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33419" w:rsidRPr="00520517" w:rsidRDefault="00B33419" w:rsidP="00893D80">
            <w:pPr>
              <w:pStyle w:val="LasfarsitulPeparcursul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Învăţarea poziţiei corecte a corpului pentru tragere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Priza pe crosă a arcului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Poziţia degetelor pe coardă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Ridicarea arcului şi armarea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Fix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area şi declanşarea 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Stabilizarea echilibrului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Exerciţii cu greutatea propriului corp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ii cu 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corzi elastice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pentru dezvoltarea musculaturii abdominale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33419" w:rsidRPr="00520517">
        <w:trPr>
          <w:trHeight w:val="987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DE50EB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DE50EB">
              <w:rPr>
                <w:rFonts w:ascii="Times New Roman" w:hAnsi="Times New Roman" w:cs="Times New Roman"/>
                <w:sz w:val="20"/>
                <w:szCs w:val="20"/>
              </w:rPr>
              <w:t>Învăţarea elementelor tehnice de bază</w:t>
            </w:r>
          </w:p>
          <w:p w:rsidR="00B33419" w:rsidRDefault="00B33419" w:rsidP="00893D8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B33419" w:rsidRDefault="00B33419" w:rsidP="00893D8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363F1E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B33419" w:rsidRPr="00DE50EB" w:rsidRDefault="00B33419" w:rsidP="00893D8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DE50EB" w:rsidRDefault="00B33419" w:rsidP="00893D8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33419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33419" w:rsidRPr="00627402" w:rsidRDefault="00B33419" w:rsidP="00893D8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6A3371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B33419" w:rsidRPr="00520517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sz w:val="20"/>
                <w:szCs w:val="20"/>
                <w:lang w:val="pt-BR"/>
              </w:rPr>
              <w:t>Prelucrarea normelor de protecţie şi a noţiunilor de igienă sportivă</w:t>
            </w:r>
          </w:p>
          <w:p w:rsidR="00B33419" w:rsidRPr="0094234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33419" w:rsidRPr="0094234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33419" w:rsidRPr="0094234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Dezvoltarea </w:t>
            </w:r>
            <w:r w:rsidRPr="00C8457F">
              <w:rPr>
                <w:i w:val="0"/>
                <w:iCs w:val="0"/>
                <w:sz w:val="20"/>
                <w:szCs w:val="20"/>
              </w:rPr>
              <w:t>mobilităţii articulare</w:t>
            </w:r>
          </w:p>
          <w:p w:rsidR="00B3341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C8457F">
              <w:rPr>
                <w:i w:val="0"/>
                <w:iCs w:val="0"/>
                <w:sz w:val="20"/>
                <w:szCs w:val="20"/>
              </w:rPr>
              <w:t>Exersarea fragmentată/ globală a mecanismelor de bază</w:t>
            </w:r>
          </w:p>
          <w:p w:rsidR="00B3341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3341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3341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3341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3341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3341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33419" w:rsidRPr="0094234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  <w:lang w:val="it-IT"/>
              </w:rPr>
            </w:pPr>
            <w:r w:rsidRPr="00942349">
              <w:rPr>
                <w:i w:val="0"/>
                <w:iCs w:val="0"/>
                <w:sz w:val="20"/>
                <w:szCs w:val="20"/>
                <w:lang w:val="it-IT"/>
              </w:rPr>
              <w:t>Dezvoltarea motricităţii generale prin jocuri de mişcare</w:t>
            </w:r>
          </w:p>
          <w:p w:rsidR="00B33419" w:rsidRPr="0094234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it-IT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Program de încălzire </w:t>
            </w: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Învăţarea poziţiei corecte a corpului pentru tragere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Priza pe crosă a arcului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Poziţia degetelor pe coardă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Ridicarea arcului şi armarea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Fix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area şi declanşarea 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Stabilizarea echilibrului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ezvoltarea motricităţii generale prin jocuri de mişcare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</w:tbl>
    <w:p w:rsidR="00B33419" w:rsidRDefault="00B33419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B33419" w:rsidRDefault="00B33419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B33419" w:rsidRPr="00520517" w:rsidRDefault="00B33419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B33419" w:rsidRPr="00520517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B33419" w:rsidRPr="00520517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B33419" w:rsidRPr="00520517" w:rsidRDefault="00B33419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B33419" w:rsidRPr="00520517" w:rsidRDefault="00B33419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>începători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Etapa de pregătire: pregătitoare 2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3</w:t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0" type="#_x0000_t202" style="position:absolute;margin-left:-5.5pt;margin-top:36.8pt;width:493.95pt;height:71.2pt;z-index:251651072">
            <v:textbox style="mso-next-textbox:#_x0000_s1030;mso-fit-shape-to-text:t">
              <w:txbxContent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OBIECTIVE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INTERMEDIARE 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DE PERFORMAN</w:t>
                  </w:r>
                  <w:r w:rsidRPr="00B57FC8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Ț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Ă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învăţarea procedeelor de bază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dezvoltarea capacităţii motrice generale şi specifice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învăţarea poziţiei de tragere la distanţe scurte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învăţarea regulamentului de tragere în competiţiile indoor</w:t>
                  </w:r>
                </w:p>
                <w:p w:rsidR="00B33419" w:rsidRPr="00D94BA9" w:rsidRDefault="00B33419" w:rsidP="002C23F0">
                  <w:pPr>
                    <w:shd w:val="clear" w:color="auto" w:fill="92CDDC"/>
                    <w:spacing w:after="0" w:line="240" w:lineRule="auto"/>
                  </w:pPr>
                  <w:r>
                    <w:rPr>
                      <w:rFonts w:ascii="Times New Roman" w:hAnsi="Times New Roman" w:cs="Times New Roman"/>
                    </w:rPr>
                    <w:t>- învăţarea regulilor de comportare în antrenament şi concurs</w:t>
                  </w:r>
                  <w:r>
                    <w:t xml:space="preserve"> 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 w:rsidRPr="00520517">
        <w:rPr>
          <w:rFonts w:ascii="Times New Roman" w:hAnsi="Times New Roman" w:cs="Times New Roman"/>
          <w:sz w:val="20"/>
          <w:szCs w:val="20"/>
        </w:rPr>
        <w:t>8.11 – 05.12.10</w:t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1" type="#_x0000_t202" style="position:absolute;margin-left:495pt;margin-top:21.3pt;width:227.75pt;height:71.2pt;z-index:251652096">
            <v:textbox style="mso-next-textbox:#_x0000_s1031;mso-fit-shape-to-text:t">
              <w:txbxContent>
                <w:p w:rsidR="00B33419" w:rsidRPr="007C0F14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</w:t>
                  </w: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arc lamelă cu mâner, 8-12 lbs. (cl.I-II)</w:t>
                  </w:r>
                </w:p>
                <w:p w:rsidR="00B33419" w:rsidRPr="007C0F14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arc crosă lemn sau plastic (max. 600g.), lame recurbate, 14-18 lbs. (cl. III-IV)</w:t>
                  </w:r>
                </w:p>
                <w:p w:rsidR="00B33419" w:rsidRPr="00D05BB7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corzi elastice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, flexori palmari, gyro-twister</w:t>
                  </w:r>
                </w:p>
              </w:txbxContent>
            </v:textbox>
            <w10:wrap type="square"/>
          </v:shape>
        </w:pict>
      </w:r>
    </w:p>
    <w:p w:rsidR="00B33419" w:rsidRDefault="00B33419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B33419" w:rsidRPr="00520517" w:rsidRDefault="00B33419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B33419" w:rsidRPr="00520517">
        <w:trPr>
          <w:trHeight w:val="252"/>
        </w:trPr>
        <w:tc>
          <w:tcPr>
            <w:tcW w:w="14410" w:type="dxa"/>
            <w:gridSpan w:val="4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B33419" w:rsidRPr="00520517">
        <w:trPr>
          <w:trHeight w:val="252"/>
        </w:trPr>
        <w:tc>
          <w:tcPr>
            <w:tcW w:w="5412" w:type="dxa"/>
            <w:gridSpan w:val="2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B33419" w:rsidRPr="00520517">
        <w:trPr>
          <w:trHeight w:val="264"/>
        </w:trPr>
        <w:tc>
          <w:tcPr>
            <w:tcW w:w="5412" w:type="dxa"/>
            <w:gridSpan w:val="2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B33419" w:rsidRPr="00985370">
        <w:trPr>
          <w:trHeight w:val="350"/>
        </w:trPr>
        <w:tc>
          <w:tcPr>
            <w:tcW w:w="1834" w:type="dxa"/>
            <w:vAlign w:val="center"/>
          </w:tcPr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985370">
              <w:rPr>
                <w:rFonts w:ascii="Tahoma" w:hAnsi="Tahoma" w:cs="Tahoma"/>
                <w:sz w:val="20"/>
                <w:szCs w:val="20"/>
              </w:rPr>
              <w:t>ș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985370">
              <w:rPr>
                <w:rFonts w:ascii="Tahoma" w:hAnsi="Tahoma" w:cs="Tahoma"/>
                <w:sz w:val="20"/>
                <w:szCs w:val="20"/>
              </w:rPr>
              <w:t>ș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985370">
              <w:rPr>
                <w:rFonts w:ascii="Tahoma" w:hAnsi="Tahoma" w:cs="Tahoma"/>
                <w:sz w:val="20"/>
                <w:szCs w:val="20"/>
              </w:rPr>
              <w:t>ș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92CDDC"/>
          </w:tcPr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ezvoltarea capacităţii de bilateralitate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ambidextrie)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92CDDC"/>
          </w:tcPr>
          <w:p w:rsidR="00B33419" w:rsidRPr="00985370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  <w:lang w:val="ro-RO"/>
              </w:rPr>
            </w:pPr>
            <w:r w:rsidRPr="00985370">
              <w:rPr>
                <w:i w:val="0"/>
                <w:iCs w:val="0"/>
                <w:sz w:val="20"/>
                <w:szCs w:val="20"/>
                <w:lang w:val="ro-RO"/>
              </w:rPr>
              <w:t>1.1 Îmbunătăţirea deprinderilor motrice de bază/ utilitar-aplicative necesare practicării disciplinei sportive</w:t>
            </w:r>
          </w:p>
          <w:p w:rsidR="00B33419" w:rsidRPr="00985370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  <w:lang w:val="ro-RO"/>
              </w:rPr>
            </w:pPr>
            <w:r w:rsidRPr="00985370">
              <w:rPr>
                <w:i w:val="0"/>
                <w:iCs w:val="0"/>
                <w:sz w:val="20"/>
                <w:szCs w:val="2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2.1 Învăţarea procedeelor tehnice de bază, specifice disciplinei sportive </w:t>
            </w:r>
          </w:p>
        </w:tc>
      </w:tr>
      <w:tr w:rsidR="00B33419" w:rsidRPr="00985370">
        <w:trPr>
          <w:trHeight w:val="542"/>
        </w:trPr>
        <w:tc>
          <w:tcPr>
            <w:tcW w:w="1834" w:type="dxa"/>
            <w:vAlign w:val="center"/>
          </w:tcPr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92CDDC"/>
          </w:tcPr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Învăţarea şi consolidarea procedeelor tehnice de bază, specifice tirului cu arcul şi aplicarea lor cu  eficienţă  în competiţiile sportive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asezarea picioarelor, repartizarea egala a greutatii pe ambele picioare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armarea: cu bratele pe orizontala, cotul mainii de coarda in aliniere cu sageata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fixarea: pe reperele anatomice – coarda pe varful nasului, mijlocul barbiei, degetul aratator lipit sub barbie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declansarea: eliberarea simultana a celor trei degete de coarda, in prelungirea sagetii, cu pozitie finala lipita pe baza gatului</w:t>
            </w:r>
          </w:p>
          <w:p w:rsidR="00B33419" w:rsidRPr="00985370" w:rsidRDefault="00B33419" w:rsidP="00893D80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 abordarea tehnicii de tragere se va tine cont de particularitatile morfo-functionale ale fiecarui sportiv, cautandu-se pozitiile comode</w:t>
            </w:r>
          </w:p>
          <w:p w:rsidR="00B33419" w:rsidRPr="00985370" w:rsidRDefault="00B33419" w:rsidP="00893D80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92CDDC"/>
          </w:tcPr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2.1. Învăţarea procedeelor tehnice de bază, specifice disciplinei sportive</w:t>
            </w:r>
          </w:p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disciplinei sportive</w:t>
            </w:r>
          </w:p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2.3. Consolidarea procedeelor tehnice şi a acţiunilor tactice însuşite</w:t>
            </w:r>
          </w:p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- executia se raporteaza la elemente tehnice la cerintele tehnicii de baza a categoriei, respectiv se va urmari: aliniere, echilibrarea corpului cu arcul si orientarea spre tinta</w:t>
            </w:r>
          </w:p>
        </w:tc>
      </w:tr>
      <w:tr w:rsidR="00B33419" w:rsidRPr="00985370">
        <w:trPr>
          <w:trHeight w:val="391"/>
        </w:trPr>
        <w:tc>
          <w:tcPr>
            <w:tcW w:w="1834" w:type="dxa"/>
            <w:vAlign w:val="center"/>
          </w:tcPr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B33419" w:rsidRPr="00985370" w:rsidRDefault="00B33419" w:rsidP="00893D8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32" w:type="dxa"/>
            <w:shd w:val="clear" w:color="auto" w:fill="92CDDC"/>
          </w:tcPr>
          <w:p w:rsidR="00B33419" w:rsidRPr="00985370" w:rsidRDefault="00B33419" w:rsidP="00893D80">
            <w:pPr>
              <w:pStyle w:val="ListParagraph"/>
              <w:spacing w:after="0" w:line="24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66" w:type="dxa"/>
            <w:shd w:val="clear" w:color="auto" w:fill="92CDDC"/>
          </w:tcPr>
          <w:p w:rsidR="00B33419" w:rsidRPr="00985370" w:rsidRDefault="00B33419" w:rsidP="00893D8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3419" w:rsidRPr="00985370">
        <w:trPr>
          <w:trHeight w:val="436"/>
        </w:trPr>
        <w:tc>
          <w:tcPr>
            <w:tcW w:w="1834" w:type="dxa"/>
            <w:vAlign w:val="center"/>
          </w:tcPr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92CDDC"/>
          </w:tcPr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cresterea capacitatii de concentrare a atentiei si distingerea elementelor cu randament mare 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cultivarea increderii de sine si a dorintei de a invinge</w:t>
            </w:r>
          </w:p>
        </w:tc>
        <w:tc>
          <w:tcPr>
            <w:tcW w:w="4666" w:type="dxa"/>
            <w:shd w:val="clear" w:color="auto" w:fill="92CDDC"/>
          </w:tcPr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</w:t>
            </w:r>
          </w:p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4.1. Manifestarea interesului pentru practicarea sportului de performanţă</w:t>
            </w:r>
          </w:p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4.2. Cultivarea dorinţei de afirmare în disciplina sportivă practicată</w:t>
            </w:r>
          </w:p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419" w:rsidRPr="00985370">
        <w:trPr>
          <w:trHeight w:val="1113"/>
        </w:trPr>
        <w:tc>
          <w:tcPr>
            <w:tcW w:w="1834" w:type="dxa"/>
            <w:vAlign w:val="center"/>
          </w:tcPr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92CDDC"/>
          </w:tcPr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Însuşirea şi aplicarea mijloacelor şi procedeelor metodice în vederea valorificării potenţialului bio-motric</w:t>
            </w:r>
            <w:r w:rsidRPr="005E654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 tehnico-tactic şi psihic 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invatarea regulamentului simplificat de tragere, de comportament in poligon, a actiunilor permise si a celor strict interzise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invatarea partilor componente ale arcului si functiile lor</w:t>
            </w:r>
          </w:p>
        </w:tc>
        <w:tc>
          <w:tcPr>
            <w:tcW w:w="4666" w:type="dxa"/>
            <w:shd w:val="clear" w:color="auto" w:fill="92CDDC"/>
          </w:tcPr>
          <w:p w:rsidR="00B33419" w:rsidRPr="00363F1E" w:rsidRDefault="00B33419" w:rsidP="002C23F0">
            <w:pPr>
              <w:numPr>
                <w:ilvl w:val="1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B33419" w:rsidRPr="00363F1E" w:rsidRDefault="00B33419" w:rsidP="002C23F0">
            <w:pPr>
              <w:numPr>
                <w:ilvl w:val="1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B33419" w:rsidRPr="00363F1E" w:rsidRDefault="00B33419" w:rsidP="002C23F0">
            <w:pPr>
              <w:numPr>
                <w:ilvl w:val="1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</w:tbl>
    <w:p w:rsidR="00B33419" w:rsidRPr="00985370" w:rsidRDefault="00B33419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268"/>
        <w:gridCol w:w="3402"/>
        <w:gridCol w:w="3224"/>
        <w:gridCol w:w="1714"/>
      </w:tblGrid>
      <w:tr w:rsidR="00B33419" w:rsidRPr="00520517">
        <w:trPr>
          <w:trHeight w:val="250"/>
        </w:trPr>
        <w:tc>
          <w:tcPr>
            <w:tcW w:w="14402" w:type="dxa"/>
            <w:gridSpan w:val="7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(12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B33419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B33419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B33419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L1-4-7-10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Învăţarea 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B33419" w:rsidRDefault="00B33419" w:rsidP="00893D8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985370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B3341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Pr="00363F1E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B33419" w:rsidRPr="00985370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Învăţarea procedeelor tehnice de bază, specifice disciplinei sportive</w:t>
            </w:r>
          </w:p>
        </w:tc>
        <w:tc>
          <w:tcPr>
            <w:tcW w:w="3402" w:type="dxa"/>
            <w:vAlign w:val="center"/>
          </w:tcPr>
          <w:p w:rsidR="00B33419" w:rsidRDefault="00B33419" w:rsidP="002C23F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Învăţarea şi consolidarea procedeelor tehnice de bază, specifice tirului cu arcul 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sz w:val="20"/>
                <w:szCs w:val="20"/>
              </w:rPr>
              <w:t>Pregătire fizică generală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asezarea picioarelor, repartizarea egala a greutatii pe ambele picioare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armarea: cu bratele pe orizontala, cotul mainii de coarda in aliniere cu sageata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fixarea: pe reperele anatomice – coarda pe varful nasului, mijlocul barbiei, degetul aratator lipit sub barbie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declansarea: eliberarea simultana a celor trei degete de coarda, in prelungirea sagetii, cu pozitie finala lipita pe baza gatului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cu corzi elastice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pentru dezvoltarea musculaturii picioarelor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armări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fixări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serii x 3 săgeţi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serii x 10 repetări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B33419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2-5-8-11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Învăţarea si consolidarea elementelor tehnice de bază</w:t>
            </w:r>
          </w:p>
          <w:p w:rsidR="00B33419" w:rsidRPr="00520517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B33419" w:rsidRPr="00520517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33419" w:rsidRPr="00520517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33419" w:rsidRPr="00520517" w:rsidRDefault="00B33419" w:rsidP="00893D8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B33419" w:rsidRDefault="00B33419" w:rsidP="002C23F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B33419" w:rsidRPr="00432536" w:rsidRDefault="00B33419" w:rsidP="00893D80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B33419" w:rsidRDefault="00B33419" w:rsidP="002C23F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regulamentului simplificat de tragere, de comportament in poligon, a actiunilor permise si a celor strict interzise</w:t>
            </w:r>
          </w:p>
          <w:p w:rsidR="00B33419" w:rsidRPr="00432536" w:rsidRDefault="00B33419" w:rsidP="00893D80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Pr="00432536" w:rsidRDefault="00B33419" w:rsidP="002C23F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partilor componente ale arcului si functiile lor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asezarea picioarelor, repartizarea egala a greutatii pe ambele picioare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armarea: cu bratele pe orizontala, cotul mainii de coarda in aliniere cu sageata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fixarea: pe reperele anatomice – coarda pe varful nasului, mijlocul barbiei, degetul aratator lipit sub barbie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declansarea: eliberarea simultana a celor trei degete de coarda, in prelungirea sagetii, cu pozitie finala lipita pe baza gatului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Tragere la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panou apropiat, 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fără obiectiv valoric</w:t>
            </w: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Tragere pe fond alb, benzi verticale şi orizontale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armări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fixări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serii x 3 săgeţi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B33419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3-6-9-12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Învăţarea si consolidarea elementelor tehnice de bază</w:t>
            </w:r>
          </w:p>
          <w:p w:rsidR="00B33419" w:rsidRPr="00520517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Pr="00520517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B33419" w:rsidRPr="00520517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Învăţarea procedeelor tehnice de bază, specifice disciplinei sportive</w:t>
            </w:r>
          </w:p>
        </w:tc>
        <w:tc>
          <w:tcPr>
            <w:tcW w:w="3402" w:type="dxa"/>
            <w:vAlign w:val="center"/>
          </w:tcPr>
          <w:p w:rsidR="00B33419" w:rsidRDefault="00B33419" w:rsidP="002C23F0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2C23F0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fizică generală</w:t>
            </w:r>
          </w:p>
          <w:p w:rsidR="00B33419" w:rsidRPr="00203300" w:rsidRDefault="00B33419" w:rsidP="00893D80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Pr="00520517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asezarea picioarelor, repartizarea egala a greutatii pe ambele picioare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armarea: cu bratele pe orizontala, cotul mainii de coarda in aliniere cu sageata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fixarea: pe reperele anatomice – coarda pe varful nasului, mijlocul barbiei, degetul aratator lipit sub barbie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declansarea: eliberarea simultana a celor trei degete de coarda, in prelungirea sagetii, cu pozitie finala lipita pe baza gatului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Tragere la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panou apropiat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, fără obiectiv valoric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Tragere pe fond alb, benzi verticale şi orizontale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cu corzi elastice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pentru dezvoltarea musculaturii abdominale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min.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armări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fixări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serii x 3 săgeţi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</w:tbl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B33419" w:rsidRPr="00520517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B33419" w:rsidRPr="00520517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B33419" w:rsidRPr="00520517" w:rsidRDefault="00B33419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B33419" w:rsidRPr="00520517" w:rsidRDefault="00B33419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>începători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Etapa de </w:t>
      </w:r>
      <w:r>
        <w:rPr>
          <w:rFonts w:ascii="Times New Roman" w:hAnsi="Times New Roman" w:cs="Times New Roman"/>
          <w:b/>
          <w:bCs/>
          <w:sz w:val="20"/>
          <w:szCs w:val="20"/>
        </w:rPr>
        <w:t>pregătire: precompetiţională I indoor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4</w:t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2" type="#_x0000_t202" style="position:absolute;margin-left:-5.5pt;margin-top:36.8pt;width:493.95pt;height:71.2pt;z-index:251653120">
            <v:textbox style="mso-next-textbox:#_x0000_s1032;mso-fit-shape-to-text:t">
              <w:txbxContent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OBIECTIVE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INTERMEDIARE 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DE PERFORMAN</w:t>
                  </w:r>
                  <w:r w:rsidRPr="00B57FC8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Ț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Ă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consolidarea procedeelor de bază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dezvoltarea capacităţii motrice generale şi specifice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consolidarea elementelor tehnice de tragere la distanţe scurte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învăţarea regulamentului de tragere în competiţiile indoor</w:t>
                  </w:r>
                </w:p>
                <w:p w:rsidR="00B33419" w:rsidRPr="00D94BA9" w:rsidRDefault="00B33419" w:rsidP="002C23F0">
                  <w:pPr>
                    <w:shd w:val="clear" w:color="auto" w:fill="92CDDC"/>
                    <w:spacing w:after="0" w:line="240" w:lineRule="auto"/>
                  </w:pPr>
                  <w:r>
                    <w:rPr>
                      <w:rFonts w:ascii="Times New Roman" w:hAnsi="Times New Roman" w:cs="Times New Roman"/>
                    </w:rPr>
                    <w:t>- învăţarea regulilor de comportare în antrenament şi concurs</w:t>
                  </w:r>
                  <w:r>
                    <w:t xml:space="preserve"> 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6.12.2010 – 09</w:t>
      </w:r>
      <w:r w:rsidRPr="00520517">
        <w:rPr>
          <w:rFonts w:ascii="Times New Roman" w:hAnsi="Times New Roman" w:cs="Times New Roman"/>
          <w:sz w:val="20"/>
          <w:szCs w:val="20"/>
        </w:rPr>
        <w:t>.01.2011</w:t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3" type="#_x0000_t202" style="position:absolute;margin-left:495pt;margin-top:21.3pt;width:227.75pt;height:71.2pt;z-index:251654144">
            <v:textbox style="mso-next-textbox:#_x0000_s1033;mso-fit-shape-to-text:t">
              <w:txbxContent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02D0B">
                    <w:rPr>
                      <w:rFonts w:ascii="Times New Roman" w:hAnsi="Times New Roman" w:cs="Times New Roman"/>
                    </w:rPr>
                    <w:t xml:space="preserve">:  </w:t>
                  </w:r>
                </w:p>
                <w:p w:rsidR="00B33419" w:rsidRPr="00D02D0B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 xml:space="preserve"> - arc lamelă cu mâner, 8-12 lbs. (cl.I-II)</w:t>
                  </w:r>
                </w:p>
                <w:p w:rsidR="00B33419" w:rsidRPr="00D02D0B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>- arc crosă lemn sau plastic (max. 600g.), lame recurbate, 14-18 lbs. (cl. III-IV)</w:t>
                  </w:r>
                </w:p>
                <w:p w:rsidR="00B33419" w:rsidRPr="00D02D0B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>- corzi elastice, flexori palmari, gyro-twister</w:t>
                  </w:r>
                </w:p>
              </w:txbxContent>
            </v:textbox>
            <w10:wrap type="square"/>
          </v:shape>
        </w:pict>
      </w:r>
    </w:p>
    <w:p w:rsidR="00B33419" w:rsidRPr="00520517" w:rsidRDefault="00B33419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B33419" w:rsidRPr="00520517">
        <w:trPr>
          <w:trHeight w:val="252"/>
        </w:trPr>
        <w:tc>
          <w:tcPr>
            <w:tcW w:w="14410" w:type="dxa"/>
            <w:gridSpan w:val="4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B33419" w:rsidRPr="00520517">
        <w:trPr>
          <w:trHeight w:val="252"/>
        </w:trPr>
        <w:tc>
          <w:tcPr>
            <w:tcW w:w="5412" w:type="dxa"/>
            <w:gridSpan w:val="2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B33419" w:rsidRPr="00520517">
        <w:trPr>
          <w:trHeight w:val="264"/>
        </w:trPr>
        <w:tc>
          <w:tcPr>
            <w:tcW w:w="5412" w:type="dxa"/>
            <w:gridSpan w:val="2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B33419" w:rsidRPr="00DA145D">
        <w:trPr>
          <w:trHeight w:val="350"/>
        </w:trPr>
        <w:tc>
          <w:tcPr>
            <w:tcW w:w="1834" w:type="dxa"/>
            <w:vAlign w:val="center"/>
          </w:tcPr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92CDDC"/>
          </w:tcPr>
          <w:p w:rsidR="00B33419" w:rsidRPr="00DA145D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dezvoltarea capacităţii de bilateralitate (ambidextrie) </w:t>
            </w:r>
          </w:p>
          <w:p w:rsidR="00B33419" w:rsidRPr="00DA145D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B33419" w:rsidRPr="00DA145D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92CDDC"/>
          </w:tcPr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3.1. Aplicarea în probe de control a potenţialului motric şi tehnico-tactic dobândit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probele de control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419" w:rsidRPr="00DA145D">
        <w:trPr>
          <w:trHeight w:val="542"/>
        </w:trPr>
        <w:tc>
          <w:tcPr>
            <w:tcW w:w="1834" w:type="dxa"/>
            <w:vAlign w:val="center"/>
          </w:tcPr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92CDDC"/>
          </w:tcPr>
          <w:p w:rsidR="00B33419" w:rsidRPr="005E654B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Învăţarea şi consolidarea procedeelor tehnice de bază, specifice tirului cu arcul şi aplicarea lor cu  eficienţă  în competiţiile sportive</w:t>
            </w:r>
          </w:p>
          <w:p w:rsidR="00B33419" w:rsidRPr="00DA145D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 abordarea tehnicii de tragere se va tine cont de particularitatile morfo-functionale ale fiecarui sportiv, cautandu-se pozitiile comode</w:t>
            </w:r>
          </w:p>
          <w:p w:rsidR="00B33419" w:rsidRPr="005E654B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54B">
              <w:rPr>
                <w:rFonts w:ascii="Times New Roman" w:hAnsi="Times New Roman" w:cs="Times New Roman"/>
                <w:sz w:val="20"/>
                <w:szCs w:val="20"/>
              </w:rPr>
              <w:t xml:space="preserve"> executia se raporteaza la elemente tehnice la cerintele tehnicii de baza a categoriei, respectiv se va urmari: aliniere, echilibrarea corpului cu arcul si orientarea spre tinta</w:t>
            </w:r>
          </w:p>
        </w:tc>
        <w:tc>
          <w:tcPr>
            <w:tcW w:w="4666" w:type="dxa"/>
            <w:shd w:val="clear" w:color="auto" w:fill="92CDDC"/>
          </w:tcPr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2.1. Învăţarea procedeelor tehnice de bază, specifice disciplinei sportive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disciplinei sportive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2.3. Consolidarea procedeelor tehnice şi a acţiunilor tactice însuşite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419" w:rsidRPr="00DA145D">
        <w:trPr>
          <w:trHeight w:val="1421"/>
        </w:trPr>
        <w:tc>
          <w:tcPr>
            <w:tcW w:w="1834" w:type="dxa"/>
            <w:vAlign w:val="center"/>
          </w:tcPr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Acţiuni tactice recomandate individual</w:t>
            </w:r>
          </w:p>
          <w:p w:rsidR="00B33419" w:rsidRPr="00DA145D" w:rsidRDefault="00B33419" w:rsidP="00893D80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DA145D" w:rsidRDefault="00B33419" w:rsidP="00893D80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2" w:type="dxa"/>
            <w:shd w:val="clear" w:color="auto" w:fill="92CDDC"/>
          </w:tcPr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însuşirea ac</w:t>
            </w:r>
            <w:r w:rsidRPr="006A3371">
              <w:rPr>
                <w:rFonts w:ascii="Tahoma" w:hAnsi="Tahoma" w:cs="Tahoma"/>
                <w:sz w:val="20"/>
                <w:szCs w:val="20"/>
              </w:rPr>
              <w:t>ț</w:t>
            </w: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iunilor tactice individuale elementare,  specifice tirului cu arcul</w:t>
            </w:r>
          </w:p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B33419" w:rsidRPr="006A3371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92CDDC"/>
          </w:tcPr>
          <w:p w:rsidR="00B33419" w:rsidRPr="00DA145D" w:rsidRDefault="00B33419" w:rsidP="0089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Însuşirea acţiunilor tactice individuale elementare,  specifice tirului cu arcul</w:t>
            </w:r>
          </w:p>
        </w:tc>
      </w:tr>
      <w:tr w:rsidR="00B33419" w:rsidRPr="00DA145D">
        <w:trPr>
          <w:trHeight w:val="436"/>
        </w:trPr>
        <w:tc>
          <w:tcPr>
            <w:tcW w:w="1834" w:type="dxa"/>
            <w:vAlign w:val="center"/>
          </w:tcPr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92CDDC"/>
          </w:tcPr>
          <w:p w:rsidR="00B33419" w:rsidRPr="00DA145D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cresterea capacitatii de concentrare a atentiei si distingerea elementelor cu randament mare </w:t>
            </w:r>
          </w:p>
          <w:p w:rsidR="00B33419" w:rsidRPr="00DA145D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cultivarea increderii de sine si a dorintei de a invinge</w:t>
            </w:r>
          </w:p>
        </w:tc>
        <w:tc>
          <w:tcPr>
            <w:tcW w:w="4666" w:type="dxa"/>
            <w:shd w:val="clear" w:color="auto" w:fill="92CDDC"/>
          </w:tcPr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4.1. Manifestarea interesului pentru practicarea sportului de performanţă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4.2. Cultivarea dorinţei de afirmare în disciplina sportivă practicată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419" w:rsidRPr="00DA145D">
        <w:trPr>
          <w:trHeight w:val="1113"/>
        </w:trPr>
        <w:tc>
          <w:tcPr>
            <w:tcW w:w="1834" w:type="dxa"/>
            <w:vAlign w:val="center"/>
          </w:tcPr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92CDDC"/>
          </w:tcPr>
          <w:p w:rsidR="00B33419" w:rsidRPr="00DA145D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area regulamentului simplificat de tragere, de comportament in poligon, a actiunilor permise si a celor strict interzise</w:t>
            </w:r>
          </w:p>
          <w:p w:rsidR="00B33419" w:rsidRPr="00DA145D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area partilor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componente ale arcului si func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iile lor</w:t>
            </w:r>
          </w:p>
        </w:tc>
        <w:tc>
          <w:tcPr>
            <w:tcW w:w="4666" w:type="dxa"/>
            <w:shd w:val="clear" w:color="auto" w:fill="92CDDC"/>
          </w:tcPr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3.1. Aplicarea, în întreceri şi concursuri sportive, a potenţialului motric şi tehnico-tactic dobândit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33419" w:rsidRDefault="00B33419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395"/>
        <w:gridCol w:w="3402"/>
        <w:gridCol w:w="3224"/>
        <w:gridCol w:w="1714"/>
      </w:tblGrid>
      <w:tr w:rsidR="00B33419" w:rsidRPr="00520517">
        <w:trPr>
          <w:trHeight w:val="250"/>
        </w:trPr>
        <w:tc>
          <w:tcPr>
            <w:tcW w:w="14529" w:type="dxa"/>
            <w:gridSpan w:val="7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(12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B33419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395" w:type="dxa"/>
            <w:tcBorders>
              <w:lef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B33419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B33419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L1-4-7-10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Consolidarea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B33419" w:rsidRDefault="00B33419" w:rsidP="00893D8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985370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B3341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Pr="00363F1E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B33419" w:rsidRPr="00985370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395" w:type="dxa"/>
            <w:tcBorders>
              <w:left w:val="single" w:sz="4" w:space="0" w:color="auto"/>
            </w:tcBorders>
            <w:vAlign w:val="center"/>
          </w:tcPr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Consolidarea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procedeelor tehnice de bază, specifice disciplinei sportive</w:t>
            </w:r>
          </w:p>
        </w:tc>
        <w:tc>
          <w:tcPr>
            <w:tcW w:w="3402" w:type="dxa"/>
            <w:vAlign w:val="center"/>
          </w:tcPr>
          <w:p w:rsidR="00B33419" w:rsidRDefault="00B33419" w:rsidP="002C23F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onsolidarea procedeelor tehnice de bază, specifice tirului cu arcul 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sz w:val="20"/>
                <w:szCs w:val="20"/>
              </w:rPr>
              <w:t>Pregătire fizică generală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asezarea picioarelor, repartizarea egala a greutatii pe ambele picioare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armarea: cu bratele pe orizontala, cotul mainii de coarda in aliniere cu sageata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fixarea: pe reperele anatomice – coarda pe varful nasului, mijlocul barbiei, degetul aratator lipit sub barbie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declansarea: eliberarea simultana a celor trei degete de coarda, in prelungirea sagetii, cu pozitie finala lipita pe baza gatului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cu corzi elastice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pentru dezvoltarea musculaturii picioarelor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armări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fixări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serii x 3 săgeţi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serii x 10 repetări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B33419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2-5-8-11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B33419" w:rsidRPr="00520517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B33419" w:rsidRPr="00520517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33419" w:rsidRPr="00520517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395" w:type="dxa"/>
            <w:tcBorders>
              <w:left w:val="single" w:sz="4" w:space="0" w:color="auto"/>
            </w:tcBorders>
            <w:vAlign w:val="center"/>
          </w:tcPr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33419" w:rsidRPr="00520517" w:rsidRDefault="00B33419" w:rsidP="00893D8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B33419" w:rsidRDefault="00B33419" w:rsidP="002C23F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B33419" w:rsidRPr="00432536" w:rsidRDefault="00B33419" w:rsidP="00893D80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B33419" w:rsidRDefault="00B33419" w:rsidP="002C23F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regulamentului simplificat de tragere, de comportament in poligon, a actiunilor permise si a celor strict interzise</w:t>
            </w:r>
          </w:p>
          <w:p w:rsidR="00B33419" w:rsidRPr="00432536" w:rsidRDefault="00B33419" w:rsidP="00893D80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Pr="00432536" w:rsidRDefault="00B33419" w:rsidP="002C23F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partilor componente ale arcului si functiile lor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asezarea picioarelor, repartizarea egala a greutatii pe ambele picioare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armarea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fixarea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declansarea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Tragere la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panou apropiat, 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fără obiectiv valoric</w:t>
            </w: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Tragere pe fond alb, benzi verticale şi orizontale</w:t>
            </w: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Tragerea la 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inta cu cercuri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stretching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armări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fixări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serii x 3 săgeţi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  <w:tr w:rsidR="00B33419" w:rsidRPr="00520517">
        <w:trPr>
          <w:trHeight w:val="1979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3-6-9-12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B33419" w:rsidRPr="00520517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Pr="00520517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B33419" w:rsidRPr="00520517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395" w:type="dxa"/>
            <w:tcBorders>
              <w:left w:val="single" w:sz="4" w:space="0" w:color="auto"/>
            </w:tcBorders>
            <w:vAlign w:val="center"/>
          </w:tcPr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33419" w:rsidRDefault="00B33419" w:rsidP="00893D8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33419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33419" w:rsidRDefault="00B33419" w:rsidP="00893D8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Consolidarea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procedeelor tehnice de bază, specifice disciplinei sportive</w:t>
            </w:r>
          </w:p>
        </w:tc>
        <w:tc>
          <w:tcPr>
            <w:tcW w:w="3402" w:type="dxa"/>
            <w:vAlign w:val="center"/>
          </w:tcPr>
          <w:p w:rsidR="00B33419" w:rsidRDefault="00B33419" w:rsidP="002C23F0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2C23F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area tragerii la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intă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Pr="00520517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asezarea picioarelor, repartizarea egala a greutatii pe ambele picioare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armarea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fixarea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declansarea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Tragere la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panou apropiat, 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fără obiectiv valoric</w:t>
            </w: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Tragere pe fond alb, benzi verticale şi orizontale</w:t>
            </w: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6F20">
              <w:rPr>
                <w:rFonts w:ascii="Times New Roman" w:hAnsi="Times New Roman" w:cs="Times New Roman"/>
                <w:sz w:val="20"/>
                <w:szCs w:val="20"/>
              </w:rPr>
              <w:t>Tragerea la punct</w:t>
            </w:r>
          </w:p>
          <w:p w:rsidR="00B33419" w:rsidRPr="00F86F20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F86F20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6F20">
              <w:rPr>
                <w:rFonts w:ascii="Times New Roman" w:hAnsi="Times New Roman" w:cs="Times New Roman"/>
                <w:sz w:val="20"/>
                <w:szCs w:val="20"/>
              </w:rPr>
              <w:t>Tragerea pe tinta fara obiectiv de scor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stretchin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armări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fixări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serii x 3 săgeţi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</w:tc>
      </w:tr>
    </w:tbl>
    <w:p w:rsidR="00B33419" w:rsidRDefault="00B33419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B33419" w:rsidRPr="00DA145D" w:rsidRDefault="00B33419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B33419" w:rsidRPr="00520517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B33419" w:rsidRPr="00520517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B33419" w:rsidRPr="00520517" w:rsidRDefault="00B33419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B33419" w:rsidRPr="00520517" w:rsidRDefault="00B33419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>începători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Etapa de pregătire: precompetiţională II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5</w:t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4" type="#_x0000_t202" style="position:absolute;margin-left:-5.5pt;margin-top:36.8pt;width:493.95pt;height:71.2pt;z-index:251655168">
            <v:textbox style="mso-next-textbox:#_x0000_s1034;mso-fit-shape-to-text:t">
              <w:txbxContent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OBIECTIVE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INTERMEDIARE 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DE PERFORMAN</w:t>
                  </w:r>
                  <w:r w:rsidRPr="00B57FC8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Ț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Ă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consolidarea procedeelor de bază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dezvoltarea capacităţii motrice generale şi specifice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consolidarea elementelor tehnice de tragere la distanţe scurte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învăţarea regulamentului de tragere în competiţiile indoor</w:t>
                  </w:r>
                </w:p>
                <w:p w:rsidR="00B33419" w:rsidRPr="00D94BA9" w:rsidRDefault="00B33419" w:rsidP="002C23F0">
                  <w:pPr>
                    <w:shd w:val="clear" w:color="auto" w:fill="92CDDC"/>
                    <w:spacing w:after="0" w:line="240" w:lineRule="auto"/>
                  </w:pPr>
                  <w:r>
                    <w:rPr>
                      <w:rFonts w:ascii="Times New Roman" w:hAnsi="Times New Roman" w:cs="Times New Roman"/>
                    </w:rPr>
                    <w:t>- învăţarea regulilor de comportare în antrenament şi concurs</w:t>
                  </w:r>
                  <w:r>
                    <w:t xml:space="preserve"> 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10</w:t>
      </w:r>
      <w:r w:rsidRPr="00520517">
        <w:rPr>
          <w:rFonts w:ascii="Times New Roman" w:hAnsi="Times New Roman" w:cs="Times New Roman"/>
          <w:sz w:val="20"/>
          <w:szCs w:val="20"/>
        </w:rPr>
        <w:t>.01 – 6.02.2011</w:t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5" type="#_x0000_t202" style="position:absolute;margin-left:495pt;margin-top:21.3pt;width:227.75pt;height:71.2pt;z-index:251656192">
            <v:textbox style="mso-next-textbox:#_x0000_s1035;mso-fit-shape-to-text:t">
              <w:txbxContent>
                <w:p w:rsidR="00B33419" w:rsidRPr="00D02D0B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02D0B">
                    <w:rPr>
                      <w:rFonts w:ascii="Times New Roman" w:hAnsi="Times New Roman" w:cs="Times New Roman"/>
                    </w:rPr>
                    <w:t>:   - arc lamelă cu mâner, 8-12 lbs. (cl.I-II)</w:t>
                  </w:r>
                </w:p>
                <w:p w:rsidR="00B33419" w:rsidRPr="00D02D0B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>- arc crosă lemn sau plastic (max. 600g.), lame recurbate, 14-18 lbs. (cl. III-IV)</w:t>
                  </w:r>
                </w:p>
                <w:p w:rsidR="00B33419" w:rsidRPr="00D02D0B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>- corzi elastice, flexori palmari, gyro-twister</w:t>
                  </w:r>
                </w:p>
              </w:txbxContent>
            </v:textbox>
            <w10:wrap type="square"/>
          </v:shape>
        </w:pict>
      </w:r>
    </w:p>
    <w:p w:rsidR="00B33419" w:rsidRPr="00520517" w:rsidRDefault="00B33419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B33419" w:rsidRPr="00520517">
        <w:trPr>
          <w:trHeight w:val="252"/>
        </w:trPr>
        <w:tc>
          <w:tcPr>
            <w:tcW w:w="14410" w:type="dxa"/>
            <w:gridSpan w:val="4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B33419" w:rsidRPr="00520517">
        <w:trPr>
          <w:trHeight w:val="252"/>
        </w:trPr>
        <w:tc>
          <w:tcPr>
            <w:tcW w:w="5412" w:type="dxa"/>
            <w:gridSpan w:val="2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B33419" w:rsidRPr="00520517">
        <w:trPr>
          <w:trHeight w:val="264"/>
        </w:trPr>
        <w:tc>
          <w:tcPr>
            <w:tcW w:w="5412" w:type="dxa"/>
            <w:gridSpan w:val="2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B33419" w:rsidRPr="004E5448">
        <w:trPr>
          <w:trHeight w:val="350"/>
        </w:trPr>
        <w:tc>
          <w:tcPr>
            <w:tcW w:w="1834" w:type="dxa"/>
            <w:vAlign w:val="center"/>
          </w:tcPr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4E5448">
              <w:rPr>
                <w:rFonts w:ascii="Tahoma" w:hAnsi="Tahoma" w:cs="Tahoma"/>
                <w:sz w:val="20"/>
                <w:szCs w:val="20"/>
              </w:rPr>
              <w:t>ș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4E5448">
              <w:rPr>
                <w:rFonts w:ascii="Tahoma" w:hAnsi="Tahoma" w:cs="Tahoma"/>
                <w:sz w:val="20"/>
                <w:szCs w:val="20"/>
              </w:rPr>
              <w:t>ș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4E5448">
              <w:rPr>
                <w:rFonts w:ascii="Tahoma" w:hAnsi="Tahoma" w:cs="Tahoma"/>
                <w:sz w:val="20"/>
                <w:szCs w:val="20"/>
              </w:rPr>
              <w:t>ș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92CDDC"/>
          </w:tcPr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92CDDC"/>
          </w:tcPr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3.1. Aplicarea în probe de control a potenţialului motric şi tehnico-tactic dobândit</w:t>
            </w:r>
          </w:p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probele de control</w:t>
            </w:r>
          </w:p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419" w:rsidRPr="004E5448">
        <w:trPr>
          <w:trHeight w:val="542"/>
        </w:trPr>
        <w:tc>
          <w:tcPr>
            <w:tcW w:w="1834" w:type="dxa"/>
            <w:vAlign w:val="center"/>
          </w:tcPr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92CDDC"/>
          </w:tcPr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onsolidarea procedeelor tehnice de bază, specifice tirului cu arcul şi aplicarea lor cu  eficienţă  în competiţiile sportive</w:t>
            </w:r>
          </w:p>
          <w:p w:rsidR="00B33419" w:rsidRPr="004E5448" w:rsidRDefault="00B33419" w:rsidP="00893D80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B33419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 abordarea tehnicii de tragere se va tine cont de particularitatile morfo-functionale ale fiecarui sportiv, cautandu-se pozitiile comode</w:t>
            </w: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executia se raporteaza la elemente tehnice la cerintele tehnicii de baza a categoriei, respectiv se va urmari: aliniere, echilibrarea corpului cu arcul si orientarea spre tinta</w:t>
            </w:r>
          </w:p>
        </w:tc>
        <w:tc>
          <w:tcPr>
            <w:tcW w:w="4666" w:type="dxa"/>
            <w:shd w:val="clear" w:color="auto" w:fill="92CDDC"/>
          </w:tcPr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2.1. Învăţarea procedeelor tehnice de bază, specifice disciplinei sportive</w:t>
            </w:r>
          </w:p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disciplinei sportive</w:t>
            </w:r>
          </w:p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2.3. Consolidarea procedeelor tehnice şi a acţiunilor tactice însuşite</w:t>
            </w:r>
          </w:p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419" w:rsidRPr="004E5448">
        <w:trPr>
          <w:trHeight w:val="1421"/>
        </w:trPr>
        <w:tc>
          <w:tcPr>
            <w:tcW w:w="1834" w:type="dxa"/>
            <w:vAlign w:val="center"/>
          </w:tcPr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Acţiuni tactice recomandate individual</w:t>
            </w:r>
          </w:p>
          <w:p w:rsidR="00B33419" w:rsidRPr="004E5448" w:rsidRDefault="00B33419" w:rsidP="00893D80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2" w:type="dxa"/>
            <w:shd w:val="clear" w:color="auto" w:fill="92CDDC"/>
          </w:tcPr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B33419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elemente 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de referinta impuse de nivelul performantial standard al varstei</w:t>
            </w: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sportivul incepator trebuie sa cunoasca regulile de baza, respectiv durata tragerii pe seria de 3 sageti – 2 minute, cunoasterea semnalelor de incepere si de incetare a tragerii, precum si notiuni elementare de corectie a abaterilor de zbor a sagetii</w:t>
            </w:r>
          </w:p>
          <w:p w:rsidR="00B33419" w:rsidRPr="004E5448" w:rsidRDefault="00B33419" w:rsidP="00893D80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92CDDC"/>
          </w:tcPr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Însuşirea şi consolidarea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tirului cu arcul şi aplicarea lor cu  eficienţă  în competiţiile sportive</w:t>
            </w:r>
          </w:p>
        </w:tc>
      </w:tr>
      <w:tr w:rsidR="00B33419" w:rsidRPr="004E5448">
        <w:trPr>
          <w:trHeight w:val="436"/>
        </w:trPr>
        <w:tc>
          <w:tcPr>
            <w:tcW w:w="1834" w:type="dxa"/>
            <w:vAlign w:val="center"/>
          </w:tcPr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92CDDC"/>
          </w:tcPr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cresterea capacitatii de concentrare a atentiei si distingerea elementelor cu randament mare </w:t>
            </w: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cultivarea increderii de sine si a dorintei de a invinge</w:t>
            </w:r>
          </w:p>
        </w:tc>
        <w:tc>
          <w:tcPr>
            <w:tcW w:w="4666" w:type="dxa"/>
            <w:shd w:val="clear" w:color="auto" w:fill="92CDDC"/>
          </w:tcPr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4.1. Manifestarea interesului pentru practicarea sportului de performanţă</w:t>
            </w:r>
          </w:p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4.2. Cultivarea dorinţei de afirmare în disciplina sportivă practicată</w:t>
            </w:r>
          </w:p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419" w:rsidRPr="004E5448">
        <w:trPr>
          <w:trHeight w:val="1113"/>
        </w:trPr>
        <w:tc>
          <w:tcPr>
            <w:tcW w:w="1834" w:type="dxa"/>
            <w:vAlign w:val="center"/>
          </w:tcPr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92CDDC"/>
          </w:tcPr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invatarea regulamentului simplificat de tragere, de comportament in poligon, a actiunilor permise si a celor strict interzise</w:t>
            </w:r>
          </w:p>
          <w:p w:rsidR="00B33419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invatarea partilor componente ale arcului si functiile lor</w:t>
            </w: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cerinte minimale din regulament si dotarea arcului cu accesorii minimale</w:t>
            </w:r>
          </w:p>
        </w:tc>
        <w:tc>
          <w:tcPr>
            <w:tcW w:w="4666" w:type="dxa"/>
            <w:shd w:val="clear" w:color="auto" w:fill="92CDDC"/>
          </w:tcPr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3.1. Aplicarea, în întreceri şi concursuri sportive, a potenţialului motric şi tehnico-tactic dobândit</w:t>
            </w:r>
          </w:p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33419" w:rsidRDefault="00B33419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395"/>
        <w:gridCol w:w="2956"/>
        <w:gridCol w:w="3670"/>
        <w:gridCol w:w="1714"/>
      </w:tblGrid>
      <w:tr w:rsidR="00B33419" w:rsidRPr="00520517">
        <w:trPr>
          <w:trHeight w:val="250"/>
        </w:trPr>
        <w:tc>
          <w:tcPr>
            <w:tcW w:w="14529" w:type="dxa"/>
            <w:gridSpan w:val="7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(12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B33419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395" w:type="dxa"/>
            <w:tcBorders>
              <w:lef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2956" w:type="dxa"/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670" w:type="dxa"/>
            <w:tcBorders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B33419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2956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670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B33419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L1-3-4-6-7-9-10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Consolidarea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B33419" w:rsidRDefault="00B33419" w:rsidP="00893D8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985370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B3341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Pr="00985370" w:rsidRDefault="00B33419" w:rsidP="00893D80">
            <w:pPr>
              <w:spacing w:after="0" w:line="240" w:lineRule="auto"/>
              <w:ind w:left="227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395" w:type="dxa"/>
            <w:tcBorders>
              <w:left w:val="single" w:sz="4" w:space="0" w:color="auto"/>
            </w:tcBorders>
            <w:vAlign w:val="center"/>
          </w:tcPr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Consolidarea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procedeelor tehnice de bază, specifice disciplinei sportive</w:t>
            </w:r>
          </w:p>
        </w:tc>
        <w:tc>
          <w:tcPr>
            <w:tcW w:w="2956" w:type="dxa"/>
          </w:tcPr>
          <w:p w:rsidR="00B33419" w:rsidRDefault="00B33419" w:rsidP="002C23F0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Pr="004F2AD8" w:rsidRDefault="00B33419" w:rsidP="002C23F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area tragerii la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intă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Pr="00F47C71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Pregătire fizică generală</w:t>
            </w:r>
          </w:p>
        </w:tc>
        <w:tc>
          <w:tcPr>
            <w:tcW w:w="3670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asezarea picioarelor, repartizarea egala a greutatii pe ambele picioare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armarea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fixarea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declansarea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Tragere la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panou apropiat, 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fără obiectiv valoric</w:t>
            </w: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6F20">
              <w:rPr>
                <w:rFonts w:ascii="Times New Roman" w:hAnsi="Times New Roman" w:cs="Times New Roman"/>
                <w:sz w:val="20"/>
                <w:szCs w:val="20"/>
              </w:rPr>
              <w:t>Tragerea la punct</w:t>
            </w:r>
          </w:p>
          <w:p w:rsidR="00B33419" w:rsidRPr="00F86F20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6F20">
              <w:rPr>
                <w:rFonts w:ascii="Times New Roman" w:hAnsi="Times New Roman" w:cs="Times New Roman"/>
                <w:sz w:val="20"/>
                <w:szCs w:val="20"/>
              </w:rPr>
              <w:t>Tragerea pe tinta fara obiectiv de scor</w:t>
            </w: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F86F20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Tragerea pe 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intă cu obiectiv cifric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pentru dezvoltarea musculaturii picioarelor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armări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fixări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serii x 3 săgeţi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5</w:t>
            </w:r>
          </w:p>
        </w:tc>
      </w:tr>
      <w:tr w:rsidR="00B33419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2-5-8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B33419" w:rsidRPr="00520517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B33419" w:rsidRPr="00520517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33419" w:rsidRPr="00520517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395" w:type="dxa"/>
            <w:tcBorders>
              <w:left w:val="single" w:sz="4" w:space="0" w:color="auto"/>
            </w:tcBorders>
            <w:vAlign w:val="center"/>
          </w:tcPr>
          <w:p w:rsidR="00B33419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33419" w:rsidRPr="00520517" w:rsidRDefault="00B33419" w:rsidP="00893D8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33419" w:rsidRPr="00520517" w:rsidRDefault="00B33419" w:rsidP="00893D8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956" w:type="dxa"/>
          </w:tcPr>
          <w:p w:rsidR="00B33419" w:rsidRDefault="00B33419" w:rsidP="00893D80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Consolidarea tehnicii de tragere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fizică specifică</w:t>
            </w:r>
          </w:p>
          <w:p w:rsidR="00B33419" w:rsidRPr="00432536" w:rsidRDefault="00B33419" w:rsidP="00893D80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2C23F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regulamentului simplificat de tragere, de comportament in poligon, a actiunilor permise si a celor strict interzise</w:t>
            </w:r>
          </w:p>
          <w:p w:rsidR="00B33419" w:rsidRPr="00432536" w:rsidRDefault="00B33419" w:rsidP="00893D80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2C23F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partilor componente ale arcului si functiile lor</w:t>
            </w:r>
          </w:p>
          <w:p w:rsidR="00B33419" w:rsidRDefault="00B33419" w:rsidP="00893D80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B33419" w:rsidRDefault="00B33419" w:rsidP="00893D80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B33419" w:rsidRDefault="00B33419" w:rsidP="00893D80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B33419" w:rsidRDefault="00B33419" w:rsidP="00893D80">
            <w:pPr>
              <w:pStyle w:val="ListParagraph"/>
              <w:rPr>
                <w:i/>
                <w:iCs/>
                <w:sz w:val="20"/>
                <w:szCs w:val="20"/>
              </w:rPr>
            </w:pPr>
          </w:p>
          <w:p w:rsidR="00B33419" w:rsidRPr="00F47C71" w:rsidRDefault="00B33419" w:rsidP="002C23F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C71">
              <w:rPr>
                <w:rFonts w:ascii="Times New Roman" w:hAnsi="Times New Roman" w:cs="Times New Roman"/>
                <w:sz w:val="20"/>
                <w:szCs w:val="20"/>
              </w:rPr>
              <w:t>Dezvoltarea motricităţii generale prin jocuri de mişcare</w:t>
            </w:r>
          </w:p>
        </w:tc>
        <w:tc>
          <w:tcPr>
            <w:tcW w:w="3670" w:type="dxa"/>
            <w:tcBorders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B33419" w:rsidRPr="00A236CA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 xml:space="preserve"> tehnicii de tragere prin exercitii fara arc (simulari – cu sau fara corzi elastice)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A236CA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Asezarea picioarelor</w:t>
            </w:r>
          </w:p>
          <w:p w:rsidR="00B33419" w:rsidRPr="00A236CA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Orientarea soldurilor</w:t>
            </w:r>
          </w:p>
          <w:p w:rsidR="00B33419" w:rsidRPr="00A236CA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Pozitia capului</w:t>
            </w:r>
          </w:p>
          <w:p w:rsidR="00B33419" w:rsidRPr="00A236CA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Fizarea umarului bratului de arc</w:t>
            </w:r>
          </w:p>
          <w:p w:rsidR="00B33419" w:rsidRPr="00A236CA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Fixarea la barbie</w:t>
            </w:r>
          </w:p>
          <w:p w:rsidR="00B33419" w:rsidRPr="00A236CA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Alinierea cotului bratului de coarda cu linia sagetii</w:t>
            </w:r>
          </w:p>
          <w:p w:rsidR="00B33419" w:rsidRPr="00A236CA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Ridicarea bratelor cu umerii jos</w:t>
            </w:r>
          </w:p>
          <w:p w:rsidR="00B33419" w:rsidRPr="00A236CA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Ridicarea bratelor fara arcuirea spatelui</w:t>
            </w:r>
          </w:p>
          <w:p w:rsidR="00B33419" w:rsidRPr="00A236CA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Armari cu coarda elastica cu respectarea elementelor invatate</w:t>
            </w:r>
          </w:p>
          <w:p w:rsidR="00B33419" w:rsidRPr="00A236CA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Declansari cu coarda elastica</w:t>
            </w:r>
          </w:p>
          <w:p w:rsidR="00B33419" w:rsidRPr="00A236CA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Declansari cu coarda neelastica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Jocuri de mi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care</w:t>
            </w:r>
          </w:p>
          <w:p w:rsidR="00B33419" w:rsidRPr="00520517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5 repetări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B33419" w:rsidRPr="00520517">
        <w:trPr>
          <w:trHeight w:val="278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11-12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B33419" w:rsidRPr="00520517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Pr="00520517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Regulie de comportare în competi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>
              <w:rPr>
                <w:i w:val="0"/>
                <w:iCs w:val="0"/>
                <w:sz w:val="20"/>
                <w:szCs w:val="20"/>
              </w:rPr>
              <w:t>ii</w:t>
            </w: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4F2AD8">
              <w:rPr>
                <w:i w:val="0"/>
                <w:iCs w:val="0"/>
                <w:sz w:val="20"/>
                <w:szCs w:val="20"/>
              </w:rPr>
              <w:t>Aplicarea, în întreceri şi concursuri sportive, a potenţialului motric şi tehnico-tactic dobândit</w:t>
            </w:r>
          </w:p>
          <w:p w:rsidR="00B33419" w:rsidRPr="004F2AD8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Pr="004F2AD8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4F2AD8">
              <w:rPr>
                <w:i w:val="0"/>
                <w:iCs w:val="0"/>
                <w:sz w:val="20"/>
                <w:szCs w:val="20"/>
              </w:rPr>
              <w:t xml:space="preserve"> Învingerea emoţiilor negative şi valorificarea optimă a potenţialului motric şi tehnico-tactic, în întreceri şi concursuri</w:t>
            </w:r>
          </w:p>
          <w:p w:rsidR="00B33419" w:rsidRPr="004F2AD8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956" w:type="dxa"/>
            <w:vAlign w:val="center"/>
          </w:tcPr>
          <w:p w:rsidR="00B33419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B33419" w:rsidRPr="004E5448" w:rsidRDefault="00B33419" w:rsidP="00893D80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B33419" w:rsidRDefault="00B33419" w:rsidP="00893D80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F2AD8">
              <w:rPr>
                <w:rFonts w:ascii="Times New Roman" w:hAnsi="Times New Roman" w:cs="Times New Roman"/>
                <w:sz w:val="20"/>
                <w:szCs w:val="20"/>
              </w:rPr>
              <w:t>elemente de referinta impuse de nivelul performantial standard al varstei</w:t>
            </w:r>
          </w:p>
          <w:p w:rsidR="00B33419" w:rsidRPr="001C427B" w:rsidRDefault="00B33419" w:rsidP="00893D80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1C427B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C427B">
              <w:rPr>
                <w:rFonts w:ascii="Times New Roman" w:hAnsi="Times New Roman" w:cs="Times New Roman"/>
                <w:sz w:val="20"/>
                <w:szCs w:val="20"/>
              </w:rPr>
              <w:t>sportivul incepator trebuie sa cunoasca regulile de baza, respectiv durata tragerii pe seria de 3 sageti – 2 minute, cunoasterea semnalelor de incepere si de incetare a tragerii, precum si notiuni elementare de corectie a abaterilor de zbor a sagetii</w:t>
            </w:r>
          </w:p>
        </w:tc>
        <w:tc>
          <w:tcPr>
            <w:tcW w:w="3670" w:type="dxa"/>
            <w:tcBorders>
              <w:right w:val="single" w:sz="4" w:space="0" w:color="auto"/>
            </w:tcBorders>
          </w:tcPr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prelucrarea regulamentului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programului de concurs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(indica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tehnice)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Desfă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urarea competi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iei</w:t>
            </w:r>
          </w:p>
          <w:p w:rsidR="00B33419" w:rsidRDefault="00B33419" w:rsidP="002C23F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Încălzire panou apropiat</w:t>
            </w:r>
          </w:p>
          <w:p w:rsidR="00B33419" w:rsidRDefault="00B33419" w:rsidP="002C23F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Încălzire pe 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intă - reglaj</w:t>
            </w:r>
          </w:p>
          <w:p w:rsidR="00B33419" w:rsidRDefault="00B33419" w:rsidP="002C23F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1x10 m</w:t>
            </w:r>
          </w:p>
          <w:p w:rsidR="00B33419" w:rsidRDefault="00B33419" w:rsidP="002C23F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Pauza</w:t>
            </w:r>
          </w:p>
          <w:p w:rsidR="00B33419" w:rsidRDefault="00B33419" w:rsidP="002C23F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1x10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</w:tr>
    </w:tbl>
    <w:p w:rsidR="00B33419" w:rsidRDefault="00B33419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B33419" w:rsidRDefault="00B33419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B33419" w:rsidRPr="00520517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B33419" w:rsidRPr="00520517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B33419" w:rsidRPr="00520517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B33419" w:rsidRPr="00520517" w:rsidRDefault="00B33419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B33419" w:rsidRPr="00520517" w:rsidRDefault="00B33419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>începători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</w:t>
      </w:r>
      <w:r>
        <w:rPr>
          <w:rFonts w:ascii="Times New Roman" w:hAnsi="Times New Roman" w:cs="Times New Roman"/>
          <w:b/>
          <w:bCs/>
          <w:sz w:val="20"/>
          <w:szCs w:val="20"/>
        </w:rPr>
        <w:t>a de pregătire: competiţională indoor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6</w:t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6" type="#_x0000_t202" style="position:absolute;margin-left:-5.5pt;margin-top:36.8pt;width:493.95pt;height:71.2pt;z-index:251657216">
            <v:textbox style="mso-next-textbox:#_x0000_s1036;mso-fit-shape-to-text:t">
              <w:txbxContent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OBIECTIVE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INTERMEDIARE 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DE PERFORMAN</w:t>
                  </w:r>
                  <w:r w:rsidRPr="00B57FC8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Ț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Ă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consolidarea procedeelor tehnice şi a acţiunilor tactice însuşite 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dezvoltarea capacităţii motrice specifice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consolidarea elementelor tehnice de tragere pe distanţa de concurs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învăţarea regulamentului de tragere în competiţiile indoor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</w:pPr>
                  <w:r>
                    <w:rPr>
                      <w:rFonts w:ascii="Times New Roman" w:hAnsi="Times New Roman" w:cs="Times New Roman"/>
                    </w:rPr>
                    <w:t>- învăţarea regulilor de comportare în antrenament şi concurs</w:t>
                  </w:r>
                  <w:r>
                    <w:t xml:space="preserve"> 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393B82">
                    <w:rPr>
                      <w:rFonts w:ascii="Times New Roman" w:hAnsi="Times New Roman" w:cs="Times New Roman"/>
                    </w:rPr>
                    <w:t>- cultivarea dorinţei de afirmare în concurs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realizarea a 150 puncte la distanţa 10 m., pe ţinta de 80 cm.</w:t>
                  </w:r>
                </w:p>
                <w:p w:rsidR="00B33419" w:rsidRPr="00393B82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 w:rsidRPr="00520517">
        <w:rPr>
          <w:rFonts w:ascii="Times New Roman" w:hAnsi="Times New Roman" w:cs="Times New Roman"/>
          <w:sz w:val="20"/>
          <w:szCs w:val="20"/>
        </w:rPr>
        <w:t>07.02 – 6.03.2011</w:t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7" type="#_x0000_t202" style="position:absolute;margin-left:495pt;margin-top:21.3pt;width:227.75pt;height:71.2pt;z-index:251658240">
            <v:textbox style="mso-next-textbox:#_x0000_s1037;mso-fit-shape-to-text:t">
              <w:txbxContent>
                <w:p w:rsidR="00B33419" w:rsidRPr="00D02D0B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02D0B">
                    <w:rPr>
                      <w:rFonts w:ascii="Times New Roman" w:hAnsi="Times New Roman" w:cs="Times New Roman"/>
                    </w:rPr>
                    <w:t>:   - arc lamelă cu mâner, 8-12 lbs. (cl.I-II)</w:t>
                  </w:r>
                </w:p>
                <w:p w:rsidR="00B33419" w:rsidRPr="00D02D0B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>- arc crosă lemn sau plastic (max. 600g.), lame recurbate, 14-18 lbs. (cl. III-IV)</w:t>
                  </w:r>
                </w:p>
                <w:p w:rsidR="00B33419" w:rsidRPr="00D02D0B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>- corzi elastice, flexori palmari, gyro-twister</w:t>
                  </w:r>
                </w:p>
              </w:txbxContent>
            </v:textbox>
            <w10:wrap type="square"/>
          </v:shape>
        </w:pict>
      </w:r>
    </w:p>
    <w:p w:rsidR="00B33419" w:rsidRDefault="00B33419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B33419" w:rsidRDefault="00B33419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B33419" w:rsidRDefault="00B33419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B33419" w:rsidRPr="00520517">
        <w:trPr>
          <w:trHeight w:val="252"/>
        </w:trPr>
        <w:tc>
          <w:tcPr>
            <w:tcW w:w="14410" w:type="dxa"/>
            <w:gridSpan w:val="4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B33419" w:rsidRPr="00520517">
        <w:trPr>
          <w:trHeight w:val="252"/>
        </w:trPr>
        <w:tc>
          <w:tcPr>
            <w:tcW w:w="5412" w:type="dxa"/>
            <w:gridSpan w:val="2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B33419" w:rsidRPr="00520517">
        <w:trPr>
          <w:trHeight w:val="264"/>
        </w:trPr>
        <w:tc>
          <w:tcPr>
            <w:tcW w:w="5412" w:type="dxa"/>
            <w:gridSpan w:val="2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B33419" w:rsidRPr="004E5448">
        <w:trPr>
          <w:trHeight w:val="350"/>
        </w:trPr>
        <w:tc>
          <w:tcPr>
            <w:tcW w:w="1834" w:type="dxa"/>
            <w:vAlign w:val="center"/>
          </w:tcPr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4E5448">
              <w:rPr>
                <w:rFonts w:ascii="Tahoma" w:hAnsi="Tahoma" w:cs="Tahoma"/>
                <w:sz w:val="20"/>
                <w:szCs w:val="20"/>
              </w:rPr>
              <w:t>ș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4E5448">
              <w:rPr>
                <w:rFonts w:ascii="Tahoma" w:hAnsi="Tahoma" w:cs="Tahoma"/>
                <w:sz w:val="20"/>
                <w:szCs w:val="20"/>
              </w:rPr>
              <w:t>ș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4E5448">
              <w:rPr>
                <w:rFonts w:ascii="Tahoma" w:hAnsi="Tahoma" w:cs="Tahoma"/>
                <w:sz w:val="20"/>
                <w:szCs w:val="20"/>
              </w:rPr>
              <w:t>ș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92CDDC"/>
          </w:tcPr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92CDDC"/>
          </w:tcPr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3.1. Aplicarea în probe de control a potenţialului motric şi tehnico-tactic dobândit</w:t>
            </w:r>
          </w:p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probele de control</w:t>
            </w:r>
          </w:p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419" w:rsidRPr="004E5448">
        <w:trPr>
          <w:trHeight w:val="542"/>
        </w:trPr>
        <w:tc>
          <w:tcPr>
            <w:tcW w:w="1834" w:type="dxa"/>
            <w:vAlign w:val="center"/>
          </w:tcPr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92CDDC"/>
          </w:tcPr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onsolidarea procedeelor tehnice de bază, specifice tirului cu arcul şi aplicarea lor cu  eficienţă  în competiţiile sportive</w:t>
            </w:r>
          </w:p>
          <w:p w:rsidR="00B33419" w:rsidRPr="004E5448" w:rsidRDefault="00B33419" w:rsidP="00893D80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B33419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 abordarea tehnicii de tragere se va tine cont de particularitatile morfo-functionale ale fiecarui sportiv, cautandu-se pozitiile comode</w:t>
            </w: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executia se raporteaza la elemente tehnice la cerintele tehnicii de baza a categoriei, respectiv se va urmari: aliniere, echilibrarea corpului cu arcul si orientarea spre tinta</w:t>
            </w:r>
          </w:p>
        </w:tc>
        <w:tc>
          <w:tcPr>
            <w:tcW w:w="4666" w:type="dxa"/>
            <w:shd w:val="clear" w:color="auto" w:fill="92CDDC"/>
          </w:tcPr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2.1. Învăţarea procedeelor tehnice de bază, specifice disciplinei sportive</w:t>
            </w:r>
          </w:p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disciplinei sportive</w:t>
            </w:r>
          </w:p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2.3. Consolidarea procedeelor tehnice şi a acţiunilor tactice însuşite</w:t>
            </w:r>
          </w:p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419" w:rsidRPr="004E5448">
        <w:trPr>
          <w:trHeight w:val="1421"/>
        </w:trPr>
        <w:tc>
          <w:tcPr>
            <w:tcW w:w="1834" w:type="dxa"/>
            <w:vAlign w:val="center"/>
          </w:tcPr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Acţiuni tactice recomandate individual</w:t>
            </w:r>
          </w:p>
          <w:p w:rsidR="00B33419" w:rsidRPr="004E5448" w:rsidRDefault="00B33419" w:rsidP="00893D80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2" w:type="dxa"/>
            <w:shd w:val="clear" w:color="auto" w:fill="92CDDC"/>
          </w:tcPr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B33419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elemente 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de referinta impuse de nivelul performantial standard al varstei</w:t>
            </w: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sportivul incepator trebuie sa cunoasca regulile de baza, respectiv durata tragerii pe seria de 3 sageti – 2 minute, cunoasterea semnalelor de incepere si de incetare a tragerii, precum si notiuni elementare de corectie a abaterilor de zbor a sagetii</w:t>
            </w:r>
          </w:p>
        </w:tc>
        <w:tc>
          <w:tcPr>
            <w:tcW w:w="4666" w:type="dxa"/>
            <w:shd w:val="clear" w:color="auto" w:fill="92CDDC"/>
          </w:tcPr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Însuşirea şi consolidarea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tirului cu arcul şi aplicarea lor cu  eficienţă  în competiţiile sportive</w:t>
            </w:r>
          </w:p>
        </w:tc>
      </w:tr>
      <w:tr w:rsidR="00B33419" w:rsidRPr="004E5448">
        <w:trPr>
          <w:trHeight w:val="436"/>
        </w:trPr>
        <w:tc>
          <w:tcPr>
            <w:tcW w:w="1834" w:type="dxa"/>
            <w:vAlign w:val="center"/>
          </w:tcPr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92CDDC"/>
          </w:tcPr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 xml:space="preserve">cresterea capacitatii de concentrare a atentiei si distingerea elementelor cu randament mare </w:t>
            </w: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cultivarea increderii de sine si a dorintei de a invinge</w:t>
            </w:r>
          </w:p>
        </w:tc>
        <w:tc>
          <w:tcPr>
            <w:tcW w:w="4666" w:type="dxa"/>
            <w:shd w:val="clear" w:color="auto" w:fill="92CDDC"/>
          </w:tcPr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4.1. Manifestarea interesului pentru practicarea sportului de performanţă</w:t>
            </w:r>
          </w:p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4.2. Cultivarea dorinţei de afirmare în disciplina sportivă practicată</w:t>
            </w:r>
          </w:p>
        </w:tc>
      </w:tr>
      <w:tr w:rsidR="00B33419" w:rsidRPr="004E5448">
        <w:trPr>
          <w:trHeight w:val="1113"/>
        </w:trPr>
        <w:tc>
          <w:tcPr>
            <w:tcW w:w="1834" w:type="dxa"/>
            <w:vAlign w:val="center"/>
          </w:tcPr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92CDDC"/>
          </w:tcPr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invatarea regulamentului simplificat de tragere, de comportament in poligon, a actiunilor permise si a celor strict interzise</w:t>
            </w:r>
          </w:p>
          <w:p w:rsidR="00B33419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invatarea partilor componente ale arcului si functiile lor</w:t>
            </w:r>
          </w:p>
          <w:p w:rsidR="00B33419" w:rsidRPr="004E5448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cerinte minimale din regulament si dotarea arcului cu accesorii minimale</w:t>
            </w:r>
          </w:p>
        </w:tc>
        <w:tc>
          <w:tcPr>
            <w:tcW w:w="4666" w:type="dxa"/>
            <w:shd w:val="clear" w:color="auto" w:fill="92CDDC"/>
          </w:tcPr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3.1. Aplicarea, în întreceri şi concursuri sportive, a potenţialului motric şi tehnico-tactic dobândit</w:t>
            </w:r>
          </w:p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B33419" w:rsidRPr="004E5448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33419" w:rsidRDefault="00B33419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B33419" w:rsidRDefault="00B33419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01"/>
        <w:gridCol w:w="594"/>
        <w:gridCol w:w="1638"/>
        <w:gridCol w:w="2410"/>
        <w:gridCol w:w="2551"/>
        <w:gridCol w:w="4521"/>
        <w:gridCol w:w="1714"/>
      </w:tblGrid>
      <w:tr w:rsidR="00B33419" w:rsidRPr="00520517">
        <w:trPr>
          <w:trHeight w:val="250"/>
        </w:trPr>
        <w:tc>
          <w:tcPr>
            <w:tcW w:w="14529" w:type="dxa"/>
            <w:gridSpan w:val="7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(12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B33419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16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2551" w:type="dxa"/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4521" w:type="dxa"/>
            <w:tcBorders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B33419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2551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452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B33419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L1-3-4-6-7-9-10</w:t>
            </w: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Consolidarea 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B33419" w:rsidRDefault="00B33419" w:rsidP="00893D8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985370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B3341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Pr="00985370" w:rsidRDefault="00B33419" w:rsidP="00893D80">
            <w:pPr>
              <w:spacing w:after="0" w:line="240" w:lineRule="auto"/>
              <w:ind w:left="227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B33419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33419" w:rsidRPr="00520517" w:rsidRDefault="00B33419" w:rsidP="00893D8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33419" w:rsidRDefault="00B33419" w:rsidP="00893D8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Consolidarea</w:t>
            </w: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 xml:space="preserve"> procedeelor tehnice de bază, specifice disciplinei sportive</w:t>
            </w:r>
          </w:p>
        </w:tc>
        <w:tc>
          <w:tcPr>
            <w:tcW w:w="2551" w:type="dxa"/>
          </w:tcPr>
          <w:p w:rsidR="00B33419" w:rsidRDefault="00B33419" w:rsidP="002C23F0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Însuşirea şi aplicarea mijloacelor şi procedeelor metodice în vederea valorificării potenţialului bio-motric, tehnico-tactic şi psihic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Pr="004F2AD8" w:rsidRDefault="00B33419" w:rsidP="002C23F0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Tragerea  la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intă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Pr="00F47C71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Pregătire fizică generală</w:t>
            </w:r>
          </w:p>
        </w:tc>
        <w:tc>
          <w:tcPr>
            <w:tcW w:w="452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asezarea picioarelor, repartizarea egala a greutatii pe ambele picioare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armarea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fixarea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declansarea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Tragere la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panou apropiat, 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fără obiectiv valoric</w:t>
            </w: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6F20">
              <w:rPr>
                <w:rFonts w:ascii="Times New Roman" w:hAnsi="Times New Roman" w:cs="Times New Roman"/>
                <w:sz w:val="20"/>
                <w:szCs w:val="20"/>
              </w:rPr>
              <w:t>Tragerea la punct</w:t>
            </w:r>
          </w:p>
          <w:p w:rsidR="00B33419" w:rsidRPr="00F86F20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6F20">
              <w:rPr>
                <w:rFonts w:ascii="Times New Roman" w:hAnsi="Times New Roman" w:cs="Times New Roman"/>
                <w:sz w:val="20"/>
                <w:szCs w:val="20"/>
              </w:rPr>
              <w:t>Tragerea pe tinta fara obiectiv de scor</w:t>
            </w: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F86F20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Tragerea pe 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intă cu obiectiv cifric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Exerci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pentru dezvoltarea musculaturii picioarelor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armări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 fixări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 serii x 3 săgeţi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serii x 3 sageti 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serii x 5</w:t>
            </w:r>
          </w:p>
        </w:tc>
      </w:tr>
      <w:tr w:rsidR="00B33419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2-5-8</w:t>
            </w: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B33419" w:rsidRPr="00520517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B33419" w:rsidRPr="00520517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33419" w:rsidRPr="00520517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B33419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33419" w:rsidRPr="00520517" w:rsidRDefault="00B33419" w:rsidP="00893D8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33419" w:rsidRPr="00520517" w:rsidRDefault="00B33419" w:rsidP="00893D8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551" w:type="dxa"/>
          </w:tcPr>
          <w:p w:rsidR="00B33419" w:rsidRDefault="00B33419" w:rsidP="00893D80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Consolidarea tehnicii de tragere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Pregătire fizică specifică</w:t>
            </w:r>
          </w:p>
          <w:p w:rsidR="00B33419" w:rsidRPr="00432536" w:rsidRDefault="00B33419" w:rsidP="00893D80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2C23F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regulamentului simplificat de tragere, de comportament in poligon, a actiunilor permise si a celor strict interzise</w:t>
            </w:r>
          </w:p>
          <w:p w:rsidR="00B33419" w:rsidRPr="00432536" w:rsidRDefault="00B33419" w:rsidP="00893D80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2C23F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Î</w:t>
            </w:r>
            <w:r w:rsidRPr="00432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nvatarea partilor componente ale arcului si functiile lor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Pr="00F47C71" w:rsidRDefault="00B33419" w:rsidP="002C23F0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7C71">
              <w:rPr>
                <w:rFonts w:ascii="Times New Roman" w:hAnsi="Times New Roman" w:cs="Times New Roman"/>
                <w:sz w:val="20"/>
                <w:szCs w:val="20"/>
              </w:rPr>
              <w:t>Dezvoltarea motricităţii generale prin jocuri de mişcare</w:t>
            </w:r>
          </w:p>
        </w:tc>
        <w:tc>
          <w:tcPr>
            <w:tcW w:w="4521" w:type="dxa"/>
            <w:tcBorders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Organizarea grupei, prelucrarea regulamentului de ordine interioară şi a normelor de desfăşurare a activităţii şcolare şi sportive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xerciţii de dezvoltare a mobilităţii articulare</w:t>
            </w:r>
          </w:p>
          <w:p w:rsidR="00B33419" w:rsidRPr="00A236CA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</w:t>
            </w: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 xml:space="preserve"> tehnicii de tragere prin exercitii fara arc (simulari – cu sau fara corzi elastice)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A236CA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Asezarea picioarelor</w:t>
            </w:r>
          </w:p>
          <w:p w:rsidR="00B33419" w:rsidRPr="00A236CA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Orientarea soldurilor</w:t>
            </w:r>
          </w:p>
          <w:p w:rsidR="00B33419" w:rsidRPr="00A236CA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Pozitia capului</w:t>
            </w:r>
          </w:p>
          <w:p w:rsidR="00B33419" w:rsidRPr="00A236CA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Fizarea umarului bratului de arc</w:t>
            </w:r>
          </w:p>
          <w:p w:rsidR="00B33419" w:rsidRPr="00A236CA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Fixarea la barbie</w:t>
            </w:r>
          </w:p>
          <w:p w:rsidR="00B33419" w:rsidRPr="00A236CA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Alinierea cotului bratului de coarda cu linia sagetii</w:t>
            </w:r>
          </w:p>
          <w:p w:rsidR="00B33419" w:rsidRPr="00A236CA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Ridicarea bratelor cu umerii jos</w:t>
            </w:r>
          </w:p>
          <w:p w:rsidR="00B33419" w:rsidRPr="00A236CA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Ridicarea bratelor fara arcuirea spatelui</w:t>
            </w:r>
          </w:p>
          <w:p w:rsidR="00B33419" w:rsidRPr="00A236CA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Armari cu coarda elastica cu respectarea elementelor invatate</w:t>
            </w:r>
          </w:p>
          <w:p w:rsidR="00B33419" w:rsidRPr="00A236CA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Declansari cu coarda elastica</w:t>
            </w:r>
          </w:p>
          <w:p w:rsidR="00B33419" w:rsidRPr="00A236CA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36CA">
              <w:rPr>
                <w:rFonts w:ascii="Times New Roman" w:hAnsi="Times New Roman" w:cs="Times New Roman"/>
                <w:sz w:val="20"/>
                <w:szCs w:val="20"/>
              </w:rPr>
              <w:t>Declansari cu coarda neelastica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Jocuri de mi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care</w:t>
            </w:r>
          </w:p>
          <w:p w:rsidR="00B33419" w:rsidRPr="00520517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5 repetări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B33419" w:rsidRPr="00520517">
        <w:trPr>
          <w:trHeight w:val="278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11-12</w:t>
            </w:r>
          </w:p>
        </w:tc>
        <w:tc>
          <w:tcPr>
            <w:tcW w:w="59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38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B33419" w:rsidRPr="00520517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Pr="00520517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Regulie de comportare în competi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>
              <w:rPr>
                <w:i w:val="0"/>
                <w:iCs w:val="0"/>
                <w:sz w:val="20"/>
                <w:szCs w:val="20"/>
              </w:rPr>
              <w:t>ii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4F2AD8">
              <w:rPr>
                <w:i w:val="0"/>
                <w:iCs w:val="0"/>
                <w:sz w:val="20"/>
                <w:szCs w:val="20"/>
              </w:rPr>
              <w:t>Aplicarea, în întreceri şi concursuri sportive, a potenţialului motric şi tehnico-tactic dobândit</w:t>
            </w:r>
          </w:p>
          <w:p w:rsidR="00B33419" w:rsidRPr="004F2AD8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Pr="004F2AD8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4F2AD8">
              <w:rPr>
                <w:i w:val="0"/>
                <w:iCs w:val="0"/>
                <w:sz w:val="20"/>
                <w:szCs w:val="20"/>
              </w:rPr>
              <w:t xml:space="preserve"> Învingerea emoţiilor negative şi valorificarea optimă a potenţialului motric şi tehnico-tactic, în întreceri şi concursuri</w:t>
            </w:r>
          </w:p>
          <w:p w:rsidR="00B33419" w:rsidRPr="004F2AD8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B33419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B33419" w:rsidRPr="004E5448" w:rsidRDefault="00B33419" w:rsidP="00893D80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B33419" w:rsidRDefault="00B33419" w:rsidP="00893D80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F2AD8">
              <w:rPr>
                <w:rFonts w:ascii="Times New Roman" w:hAnsi="Times New Roman" w:cs="Times New Roman"/>
                <w:sz w:val="20"/>
                <w:szCs w:val="20"/>
              </w:rPr>
              <w:t>elemente de referinta impuse de nivelul performantial standard al varstei</w:t>
            </w:r>
          </w:p>
          <w:p w:rsidR="00B33419" w:rsidRPr="001C427B" w:rsidRDefault="00B33419" w:rsidP="00893D80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1C427B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C427B">
              <w:rPr>
                <w:rFonts w:ascii="Times New Roman" w:hAnsi="Times New Roman" w:cs="Times New Roman"/>
                <w:sz w:val="20"/>
                <w:szCs w:val="20"/>
              </w:rPr>
              <w:t>sportivul incepator trebuie sa cunoasca regulile de baza, respectiv durata tragerii pe seria de 3 sageti – 2 minute, cunoasterea semnalelor de incepere si de incetare a tragerii, precum si notiuni elementare de corectie a abaterilor de zbor a sagetii</w:t>
            </w:r>
          </w:p>
        </w:tc>
        <w:tc>
          <w:tcPr>
            <w:tcW w:w="4521" w:type="dxa"/>
            <w:tcBorders>
              <w:right w:val="single" w:sz="4" w:space="0" w:color="auto"/>
            </w:tcBorders>
          </w:tcPr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prelucrarea regulamentului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programului de concurs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(indica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tehnice)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Desfă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urarea competi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iei</w:t>
            </w:r>
          </w:p>
          <w:p w:rsidR="00B33419" w:rsidRDefault="00B33419" w:rsidP="002C23F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Încălzire panou apropiat</w:t>
            </w:r>
          </w:p>
          <w:p w:rsidR="00B33419" w:rsidRDefault="00B33419" w:rsidP="002C23F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Încălzire pe 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intă - reglaj</w:t>
            </w:r>
          </w:p>
          <w:p w:rsidR="00B33419" w:rsidRDefault="00B33419" w:rsidP="002C23F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1x10 m</w:t>
            </w:r>
          </w:p>
          <w:p w:rsidR="00B33419" w:rsidRDefault="00B33419" w:rsidP="002C23F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Pauza</w:t>
            </w:r>
          </w:p>
          <w:p w:rsidR="00B33419" w:rsidRDefault="00B33419" w:rsidP="002C23F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1x10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</w:tr>
    </w:tbl>
    <w:p w:rsidR="00B33419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B33419" w:rsidRPr="00520517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B33419" w:rsidRPr="00520517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B33419" w:rsidRPr="00520517" w:rsidRDefault="00B33419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B33419" w:rsidRPr="00520517" w:rsidRDefault="00B33419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>începători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Etapa de pregătire: tranziţie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MEZOCICLUL nr. 7</w:t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8" type="#_x0000_t202" style="position:absolute;margin-left:-5.5pt;margin-top:36.8pt;width:493.95pt;height:71.2pt;z-index:251659264">
            <v:textbox style="mso-next-textbox:#_x0000_s1038;mso-fit-shape-to-text:t">
              <w:txbxContent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OBIECTIVE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INTERMEDIARE 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DE PERFORMAN</w:t>
                  </w:r>
                  <w:r w:rsidRPr="00B57FC8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Ț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Ă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menţinerea capacităţii motrice generale 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adaptarea la condiţiile atmosferice specifice tragerii outdoor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consolidarea procedeelor tehnice însuşite </w:t>
                  </w:r>
                </w:p>
                <w:p w:rsidR="00B33419" w:rsidRPr="00393B82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 w:rsidRPr="00520517">
        <w:rPr>
          <w:rFonts w:ascii="Times New Roman" w:hAnsi="Times New Roman" w:cs="Times New Roman"/>
          <w:sz w:val="20"/>
          <w:szCs w:val="20"/>
        </w:rPr>
        <w:t>07.03 – 27.03.2011</w:t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39" type="#_x0000_t202" style="position:absolute;margin-left:495pt;margin-top:21.3pt;width:227.75pt;height:71.2pt;z-index:251660288">
            <v:textbox style="mso-next-textbox:#_x0000_s1039;mso-fit-shape-to-text:t">
              <w:txbxContent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02D0B">
                    <w:rPr>
                      <w:rFonts w:ascii="Times New Roman" w:hAnsi="Times New Roman" w:cs="Times New Roman"/>
                    </w:rPr>
                    <w:t xml:space="preserve">:  </w:t>
                  </w:r>
                </w:p>
                <w:p w:rsidR="00B33419" w:rsidRPr="00D02D0B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 xml:space="preserve"> - arc lamelă cu mâner, 8-12 lbs. (cl.I-II)</w:t>
                  </w:r>
                </w:p>
                <w:p w:rsidR="00B33419" w:rsidRPr="00D02D0B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>- arc crosă lemn sau plastic (max. 600g.), lame recurbate, 14-18 lbs. (cl. III-IV)</w:t>
                  </w:r>
                </w:p>
                <w:p w:rsidR="00B33419" w:rsidRPr="00D02D0B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>- corzi elastice, flexori palmari, gyro-twister</w:t>
                  </w:r>
                </w:p>
              </w:txbxContent>
            </v:textbox>
            <w10:wrap type="square"/>
          </v:shape>
        </w:pict>
      </w:r>
    </w:p>
    <w:p w:rsidR="00B33419" w:rsidRPr="00520517" w:rsidRDefault="00B33419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54"/>
        <w:gridCol w:w="1960"/>
        <w:gridCol w:w="1618"/>
        <w:gridCol w:w="650"/>
        <w:gridCol w:w="3402"/>
        <w:gridCol w:w="280"/>
        <w:gridCol w:w="3122"/>
        <w:gridCol w:w="1536"/>
        <w:gridCol w:w="8"/>
      </w:tblGrid>
      <w:tr w:rsidR="00B33419" w:rsidRPr="00520517">
        <w:trPr>
          <w:trHeight w:val="252"/>
        </w:trPr>
        <w:tc>
          <w:tcPr>
            <w:tcW w:w="14410" w:type="dxa"/>
            <w:gridSpan w:val="11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B33419" w:rsidRPr="00520517">
        <w:trPr>
          <w:trHeight w:val="252"/>
        </w:trPr>
        <w:tc>
          <w:tcPr>
            <w:tcW w:w="5412" w:type="dxa"/>
            <w:gridSpan w:val="5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  <w:gridSpan w:val="3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  <w:gridSpan w:val="3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B33419" w:rsidRPr="00520517">
        <w:trPr>
          <w:trHeight w:val="264"/>
        </w:trPr>
        <w:tc>
          <w:tcPr>
            <w:tcW w:w="5412" w:type="dxa"/>
            <w:gridSpan w:val="5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  <w:gridSpan w:val="3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  <w:gridSpan w:val="3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B33419" w:rsidRPr="00520517">
        <w:trPr>
          <w:trHeight w:val="350"/>
        </w:trPr>
        <w:tc>
          <w:tcPr>
            <w:tcW w:w="1834" w:type="dxa"/>
            <w:gridSpan w:val="3"/>
            <w:vAlign w:val="center"/>
          </w:tcPr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gridSpan w:val="2"/>
            <w:vAlign w:val="center"/>
          </w:tcPr>
          <w:p w:rsidR="00B33419" w:rsidRPr="00A85991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B33419" w:rsidRPr="00A85991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A85991">
              <w:rPr>
                <w:rFonts w:ascii="Tahoma" w:hAnsi="Tahoma" w:cs="Tahoma"/>
                <w:sz w:val="20"/>
                <w:szCs w:val="20"/>
              </w:rPr>
              <w:t>ș</w:t>
            </w: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B33419" w:rsidRPr="00A85991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B33419" w:rsidRPr="00A85991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B33419" w:rsidRPr="00A85991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B33419" w:rsidRPr="00A85991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A85991">
              <w:rPr>
                <w:rFonts w:ascii="Tahoma" w:hAnsi="Tahoma" w:cs="Tahoma"/>
                <w:sz w:val="20"/>
                <w:szCs w:val="20"/>
              </w:rPr>
              <w:t>ș</w:t>
            </w: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B33419" w:rsidRPr="00A85991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A85991">
              <w:rPr>
                <w:rFonts w:ascii="Tahoma" w:hAnsi="Tahoma" w:cs="Tahoma"/>
                <w:sz w:val="20"/>
                <w:szCs w:val="20"/>
              </w:rPr>
              <w:t>ș</w:t>
            </w: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gridSpan w:val="3"/>
            <w:shd w:val="clear" w:color="auto" w:fill="92CDDC"/>
          </w:tcPr>
          <w:p w:rsidR="00B33419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</w:t>
            </w:r>
          </w:p>
          <w:p w:rsidR="00B33419" w:rsidRPr="00520517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B33419" w:rsidRPr="00520517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B33419" w:rsidRPr="00520517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B33419" w:rsidRPr="00520517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gridSpan w:val="3"/>
            <w:shd w:val="clear" w:color="auto" w:fill="92CDDC"/>
          </w:tcPr>
          <w:p w:rsidR="00B33419" w:rsidRPr="00332121" w:rsidRDefault="00B33419" w:rsidP="00893D80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32121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1.1 Îmbunătăţirea deprinderilor motrice de bază/ utilitar-aplicative necesare practicării disciplinei sportive</w:t>
            </w:r>
          </w:p>
          <w:p w:rsidR="00B33419" w:rsidRPr="00332121" w:rsidRDefault="00B33419" w:rsidP="00893D80">
            <w:pPr>
              <w:pStyle w:val="LasfarsitulPeparcursul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332121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B33419" w:rsidRPr="00332121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21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 Învăţarea procedeelor tehnice de bază, specifice disciplinei sportive</w:t>
            </w:r>
            <w:r w:rsidRPr="003321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33419" w:rsidRPr="00520517">
        <w:trPr>
          <w:trHeight w:val="278"/>
        </w:trPr>
        <w:tc>
          <w:tcPr>
            <w:tcW w:w="1834" w:type="dxa"/>
            <w:gridSpan w:val="3"/>
            <w:vAlign w:val="center"/>
          </w:tcPr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gridSpan w:val="2"/>
            <w:vAlign w:val="center"/>
          </w:tcPr>
          <w:p w:rsidR="00B33419" w:rsidRPr="00A85991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B33419" w:rsidRPr="00A85991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gridSpan w:val="3"/>
            <w:shd w:val="clear" w:color="auto" w:fill="92CDDC"/>
          </w:tcPr>
          <w:p w:rsidR="00B33419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n abordarea tehnicii de tragere se va tine cont de particularitatile morfo-functionale ale fiecarui sportiv, cautandu-se pozitiile comode</w:t>
            </w:r>
          </w:p>
          <w:p w:rsidR="00B33419" w:rsidRPr="000C5C15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0C5C15">
              <w:rPr>
                <w:rFonts w:ascii="Times New Roman" w:hAnsi="Times New Roman" w:cs="Times New Roman"/>
                <w:sz w:val="20"/>
                <w:szCs w:val="20"/>
              </w:rPr>
              <w:t>executia se raporteaza la elemente tehnice la cerintele tehnicii de baza a categoriei, respectiv se va urmari: aliniere, echilibrarea corpului cu arcul si orientarea spre tinta</w:t>
            </w:r>
          </w:p>
        </w:tc>
        <w:tc>
          <w:tcPr>
            <w:tcW w:w="4666" w:type="dxa"/>
            <w:gridSpan w:val="3"/>
            <w:shd w:val="clear" w:color="auto" w:fill="92CDDC"/>
          </w:tcPr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Consolidarea procedeelor tehnice de bază, specifice disciplinei sportive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individuale</w:t>
            </w: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elementare,  specifice disciplinei sportive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 Consolidarea procedeelor tehnice şi a acţiunilor tactice însuşite</w:t>
            </w:r>
          </w:p>
        </w:tc>
      </w:tr>
      <w:tr w:rsidR="00B33419" w:rsidRPr="00520517">
        <w:trPr>
          <w:trHeight w:val="1088"/>
        </w:trPr>
        <w:tc>
          <w:tcPr>
            <w:tcW w:w="1834" w:type="dxa"/>
            <w:gridSpan w:val="3"/>
            <w:vAlign w:val="center"/>
          </w:tcPr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gridSpan w:val="2"/>
            <w:vAlign w:val="center"/>
          </w:tcPr>
          <w:p w:rsidR="00B33419" w:rsidRPr="00A85991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Acţiuni tactice recomandate individual</w:t>
            </w:r>
          </w:p>
          <w:p w:rsidR="00B33419" w:rsidRPr="00A85991" w:rsidRDefault="00B33419" w:rsidP="00893D80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2" w:type="dxa"/>
            <w:gridSpan w:val="3"/>
            <w:shd w:val="clear" w:color="auto" w:fill="92CDDC"/>
          </w:tcPr>
          <w:p w:rsidR="00B33419" w:rsidRPr="00A85991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B33419" w:rsidRPr="000C5C15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imbunatatirea abilitatilor personale in vederea realizarii obiectivelor cifrice</w:t>
            </w:r>
          </w:p>
        </w:tc>
        <w:tc>
          <w:tcPr>
            <w:tcW w:w="4666" w:type="dxa"/>
            <w:gridSpan w:val="3"/>
            <w:shd w:val="clear" w:color="auto" w:fill="92CDDC"/>
          </w:tcPr>
          <w:p w:rsidR="00B33419" w:rsidRPr="00520517" w:rsidRDefault="00B33419" w:rsidP="0089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- elemente de referinta impuse de nivelul performantial standard al varst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ei</w:t>
            </w:r>
          </w:p>
        </w:tc>
      </w:tr>
      <w:tr w:rsidR="00B33419" w:rsidRPr="00520517">
        <w:trPr>
          <w:trHeight w:val="436"/>
        </w:trPr>
        <w:tc>
          <w:tcPr>
            <w:tcW w:w="1834" w:type="dxa"/>
            <w:gridSpan w:val="3"/>
            <w:vAlign w:val="center"/>
          </w:tcPr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gridSpan w:val="2"/>
            <w:vAlign w:val="center"/>
          </w:tcPr>
          <w:p w:rsidR="00B33419" w:rsidRPr="00A85991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gridSpan w:val="3"/>
            <w:shd w:val="clear" w:color="auto" w:fill="92CDDC"/>
          </w:tcPr>
          <w:p w:rsidR="00B33419" w:rsidRPr="00A85991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B33419" w:rsidRPr="000C5C15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cresterea capacitatii de concentrare a atentiei si distingerea elementelor cu randament mare</w:t>
            </w:r>
          </w:p>
        </w:tc>
        <w:tc>
          <w:tcPr>
            <w:tcW w:w="4666" w:type="dxa"/>
            <w:gridSpan w:val="3"/>
            <w:shd w:val="clear" w:color="auto" w:fill="92CDDC"/>
          </w:tcPr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 Manifestarea interesului pentru practicarea sportului de performanţă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4.2. Cultivarea dorinţei de afirmare în disciplina sportivă practicată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419" w:rsidRPr="00520517">
        <w:trPr>
          <w:trHeight w:val="1113"/>
        </w:trPr>
        <w:tc>
          <w:tcPr>
            <w:tcW w:w="1834" w:type="dxa"/>
            <w:gridSpan w:val="3"/>
            <w:vAlign w:val="center"/>
          </w:tcPr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gridSpan w:val="2"/>
            <w:vAlign w:val="center"/>
          </w:tcPr>
          <w:p w:rsidR="00B33419" w:rsidRPr="00A85991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B33419" w:rsidRPr="00A85991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B33419" w:rsidRPr="00A85991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B33419" w:rsidRPr="00A85991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B33419" w:rsidRPr="00A85991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gridSpan w:val="3"/>
            <w:shd w:val="clear" w:color="auto" w:fill="92CDDC"/>
          </w:tcPr>
          <w:p w:rsidR="00B33419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Însuşirea şi aplicarea mijloacelor şi procedeelor metodice în vederea valorificării potenţialului bio-motric</w:t>
            </w:r>
            <w:r w:rsidRPr="00A8599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tehnico-tactic şi psihic </w:t>
            </w:r>
          </w:p>
          <w:p w:rsidR="00B33419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0C5C15">
              <w:rPr>
                <w:rFonts w:ascii="Times New Roman" w:hAnsi="Times New Roman" w:cs="Times New Roman"/>
                <w:sz w:val="20"/>
                <w:szCs w:val="20"/>
              </w:rPr>
              <w:t>invatarea partilor componente ale arcului si functiile lor</w:t>
            </w:r>
          </w:p>
          <w:p w:rsidR="00B33419" w:rsidRPr="000C5C15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0C5C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cerinte minimale din regulament si dotarea arcului cu accesorii minimale</w:t>
            </w:r>
          </w:p>
        </w:tc>
        <w:tc>
          <w:tcPr>
            <w:tcW w:w="4666" w:type="dxa"/>
            <w:gridSpan w:val="3"/>
            <w:shd w:val="clear" w:color="auto" w:fill="92CDDC"/>
          </w:tcPr>
          <w:p w:rsidR="00B33419" w:rsidRPr="00363F1E" w:rsidRDefault="00B33419" w:rsidP="002C23F0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B33419" w:rsidRPr="00363F1E" w:rsidRDefault="00B33419" w:rsidP="002C23F0">
            <w:pPr>
              <w:numPr>
                <w:ilvl w:val="1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5.1. </w:t>
            </w: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  <w:tr w:rsidR="00B33419" w:rsidRPr="00520517">
        <w:trPr>
          <w:gridAfter w:val="1"/>
          <w:wAfter w:w="8" w:type="dxa"/>
          <w:trHeight w:val="250"/>
        </w:trPr>
        <w:tc>
          <w:tcPr>
            <w:tcW w:w="1440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33419" w:rsidRPr="00520517">
        <w:trPr>
          <w:gridAfter w:val="1"/>
          <w:wAfter w:w="8" w:type="dxa"/>
          <w:trHeight w:val="250"/>
        </w:trPr>
        <w:tc>
          <w:tcPr>
            <w:tcW w:w="14402" w:type="dxa"/>
            <w:gridSpan w:val="10"/>
            <w:tcBorders>
              <w:top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(9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B33419" w:rsidRPr="00520517">
        <w:trPr>
          <w:gridAfter w:val="1"/>
          <w:wAfter w:w="8" w:type="dxa"/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536" w:type="dxa"/>
            <w:tcBorders>
              <w:lef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B33419" w:rsidRPr="00520517">
        <w:trPr>
          <w:gridAfter w:val="1"/>
          <w:wAfter w:w="8" w:type="dxa"/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B33419" w:rsidRPr="00520517">
        <w:trPr>
          <w:gridAfter w:val="1"/>
          <w:wAfter w:w="8" w:type="dxa"/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B33419" w:rsidRPr="005D3FCC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0C5C15">
              <w:rPr>
                <w:i w:val="0"/>
                <w:iCs w:val="0"/>
                <w:sz w:val="20"/>
                <w:szCs w:val="20"/>
              </w:rPr>
              <w:t xml:space="preserve">Adaptarea </w:t>
            </w:r>
            <w:r>
              <w:rPr>
                <w:i w:val="0"/>
                <w:iCs w:val="0"/>
                <w:sz w:val="20"/>
                <w:szCs w:val="20"/>
              </w:rPr>
              <w:t xml:space="preserve">tragerii </w:t>
            </w:r>
            <w:r w:rsidRPr="000C5C15">
              <w:rPr>
                <w:i w:val="0"/>
                <w:iCs w:val="0"/>
                <w:sz w:val="20"/>
                <w:szCs w:val="20"/>
              </w:rPr>
              <w:t>la distantele de concurs</w:t>
            </w:r>
          </w:p>
          <w:p w:rsidR="00B33419" w:rsidRPr="005D3FCC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Adaptarea echipamentului la specificul sezonului outdoor</w:t>
            </w:r>
          </w:p>
          <w:p w:rsidR="00B33419" w:rsidRPr="000C5C15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Regulamentul de tragere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  <w:vAlign w:val="center"/>
          </w:tcPr>
          <w:p w:rsidR="00B33419" w:rsidRPr="005D3FCC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D3FCC">
              <w:rPr>
                <w:i w:val="0"/>
                <w:iCs w:val="0"/>
                <w:sz w:val="20"/>
                <w:szCs w:val="20"/>
              </w:rPr>
              <w:t>Îmbunătăţirea deprinderilor motrice de bază/ utilitar-aplicative necesare practicării disciplinei sportive</w:t>
            </w:r>
          </w:p>
          <w:p w:rsidR="00B33419" w:rsidRPr="0094234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  <w:lang w:val="pt-BR"/>
              </w:rPr>
            </w:pPr>
            <w:r w:rsidRPr="00942349">
              <w:rPr>
                <w:i w:val="0"/>
                <w:iCs w:val="0"/>
                <w:sz w:val="20"/>
                <w:szCs w:val="20"/>
                <w:lang w:val="pt-BR"/>
              </w:rPr>
              <w:t>Creşterea indicilor de manifestare a calităţilor motrice de bază şi a celor specifice, potrivit vârstei şi a sexului</w:t>
            </w:r>
          </w:p>
          <w:p w:rsidR="00B33419" w:rsidRPr="0094234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  <w:lang w:val="it-IT"/>
              </w:rPr>
            </w:pPr>
            <w:r w:rsidRPr="00942349">
              <w:rPr>
                <w:i w:val="0"/>
                <w:iCs w:val="0"/>
                <w:sz w:val="20"/>
                <w:szCs w:val="20"/>
                <w:lang w:val="it-IT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B33419" w:rsidRDefault="00B33419" w:rsidP="0089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 xml:space="preserve">Selectia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 adaptarea </w:t>
            </w: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echipamentului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 tragere la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de concurs</w:t>
            </w:r>
          </w:p>
          <w:p w:rsidR="00B33419" w:rsidRDefault="00B33419" w:rsidP="0089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iuni de regulament - a</w:t>
            </w: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naliza competi</w:t>
            </w:r>
            <w:r w:rsidRPr="005D3FCC">
              <w:rPr>
                <w:rFonts w:ascii="Tahoma" w:hAnsi="Tahoma" w:cs="Tahoma"/>
                <w:sz w:val="20"/>
                <w:szCs w:val="20"/>
              </w:rPr>
              <w:t>ț</w:t>
            </w: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iilor</w:t>
            </w:r>
          </w:p>
          <w:p w:rsidR="00B33419" w:rsidRDefault="00B33419" w:rsidP="00893D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D3FCC" w:rsidRDefault="00B33419" w:rsidP="0089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motricită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generale prin jocuri de mi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care</w:t>
            </w: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Selec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ia echipamentului: 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Armari cu arcuri de diferite 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rii</w:t>
            </w:r>
          </w:p>
          <w:p w:rsidR="00B33419" w:rsidRPr="005D3FCC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Mentineri cu arcuri de diferite 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rii</w:t>
            </w:r>
          </w:p>
          <w:p w:rsidR="00B33419" w:rsidRPr="005D3FCC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Tragere cu arcuri de diferite tă</w:t>
            </w:r>
            <w:r w:rsidRPr="005D3FCC">
              <w:rPr>
                <w:rFonts w:ascii="Times New Roman" w:hAnsi="Times New Roman" w:cs="Times New Roman"/>
                <w:sz w:val="20"/>
                <w:szCs w:val="20"/>
              </w:rPr>
              <w:t>rii</w:t>
            </w: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Jocuri de mi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care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B33419" w:rsidRPr="00520517">
        <w:trPr>
          <w:gridAfter w:val="1"/>
          <w:wAfter w:w="8" w:type="dxa"/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L 2-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4-7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 xml:space="preserve">Consolidarea elementelor </w:t>
            </w:r>
            <w:r>
              <w:rPr>
                <w:i w:val="0"/>
                <w:iCs w:val="0"/>
                <w:sz w:val="20"/>
                <w:szCs w:val="20"/>
              </w:rPr>
              <w:t>tehnice de bază</w:t>
            </w:r>
          </w:p>
          <w:p w:rsidR="00B33419" w:rsidRPr="00520517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B33419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33419" w:rsidRPr="00693158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  <w:lang w:val="it-IT"/>
              </w:rPr>
            </w:pPr>
            <w:r w:rsidRPr="00693158">
              <w:rPr>
                <w:i w:val="0"/>
                <w:iCs w:val="0"/>
                <w:sz w:val="20"/>
                <w:szCs w:val="20"/>
                <w:lang w:val="it-IT"/>
              </w:rPr>
              <w:t>Adaptarea tragerii la condiţii atmosferice variabile</w:t>
            </w:r>
          </w:p>
          <w:p w:rsidR="00B33419" w:rsidRPr="00693158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  <w:lang w:val="it-IT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D3FCC">
              <w:rPr>
                <w:i w:val="0"/>
                <w:iCs w:val="0"/>
                <w:sz w:val="20"/>
                <w:szCs w:val="20"/>
              </w:rPr>
              <w:t>Îmbunătăţirea deprinderilor motrice de bază/ utilitar-aplicative necesare practicării disciplinei sportive</w:t>
            </w:r>
          </w:p>
          <w:p w:rsidR="00B33419" w:rsidRPr="005D3FCC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Pr="0094234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  <w:lang w:val="pt-BR"/>
              </w:rPr>
            </w:pPr>
            <w:r w:rsidRPr="00942349">
              <w:rPr>
                <w:i w:val="0"/>
                <w:iCs w:val="0"/>
                <w:sz w:val="20"/>
                <w:szCs w:val="20"/>
                <w:lang w:val="pt-BR"/>
              </w:rPr>
              <w:t>Creşterea indicilor de manifestare a calităţilor motrice de bază şi a celor specifice, potrivit vârstei şi a sexului</w:t>
            </w:r>
          </w:p>
          <w:p w:rsidR="00B33419" w:rsidRPr="0094234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33419" w:rsidRPr="0094234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  <w:lang w:val="it-IT"/>
              </w:rPr>
            </w:pPr>
            <w:r w:rsidRPr="00942349">
              <w:rPr>
                <w:i w:val="0"/>
                <w:iCs w:val="0"/>
                <w:sz w:val="20"/>
                <w:szCs w:val="20"/>
                <w:lang w:val="it-IT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 elementelor tehnice de bază</w:t>
            </w: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ii de efort specific tirului cu arcul: </w:t>
            </w:r>
          </w:p>
          <w:p w:rsidR="00B33419" w:rsidRPr="001036FB" w:rsidRDefault="00B33419" w:rsidP="002C23F0">
            <w:pPr>
              <w:pStyle w:val="Header"/>
              <w:numPr>
                <w:ilvl w:val="0"/>
                <w:numId w:val="38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Invatarea tehnicii de tragere prin exercitii fara arc (simulari – cu sau fara corzi elastice)</w:t>
            </w: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Pregătire fizică generală</w:t>
            </w: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Asezarea picioarelor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Orientarea soldurilor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Pozitia capului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Fizarea umarului bratului de arc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Fixarea la barbie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Alinierea cotului bratului de coarda cu linia sagetii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cu umerii jos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fara arcuirea spatelui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Armari cu coarda elastica cu respectarea elementelor invatate</w:t>
            </w:r>
          </w:p>
          <w:p w:rsidR="00B33419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elastica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neelastica</w:t>
            </w: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Genoflexiuni</w:t>
            </w:r>
          </w:p>
          <w:p w:rsidR="00B33419" w:rsidRPr="00520517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Abdomene</w:t>
            </w: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5 repetări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</w:tc>
      </w:tr>
      <w:tr w:rsidR="00B33419" w:rsidRPr="00520517">
        <w:trPr>
          <w:gridAfter w:val="1"/>
          <w:wAfter w:w="8" w:type="dxa"/>
          <w:trHeight w:val="3565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L 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5-8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 xml:space="preserve">Consolidarea elementelor </w:t>
            </w:r>
            <w:r>
              <w:rPr>
                <w:i w:val="0"/>
                <w:iCs w:val="0"/>
                <w:sz w:val="20"/>
                <w:szCs w:val="20"/>
              </w:rPr>
              <w:t>tehnice de bază</w:t>
            </w:r>
          </w:p>
          <w:p w:rsidR="00B33419" w:rsidRPr="00520517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B33419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33419" w:rsidRPr="00693158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  <w:lang w:val="it-IT"/>
              </w:rPr>
            </w:pPr>
            <w:r w:rsidRPr="00693158">
              <w:rPr>
                <w:i w:val="0"/>
                <w:iCs w:val="0"/>
                <w:sz w:val="20"/>
                <w:szCs w:val="20"/>
                <w:lang w:val="it-IT"/>
              </w:rPr>
              <w:t>Adaptarea tragerii la condiţii atmosferice variabile</w:t>
            </w:r>
          </w:p>
          <w:p w:rsidR="00B33419" w:rsidRPr="00693158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  <w:lang w:val="it-IT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D3FCC">
              <w:rPr>
                <w:i w:val="0"/>
                <w:iCs w:val="0"/>
                <w:sz w:val="20"/>
                <w:szCs w:val="20"/>
              </w:rPr>
              <w:t>Îmbunătăţirea deprinderilor motrice de bază/ utilitar-aplicative necesare practicării disciplinei sportive</w:t>
            </w:r>
          </w:p>
          <w:p w:rsidR="00B33419" w:rsidRPr="005D3FCC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Pr="0094234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  <w:lang w:val="pt-BR"/>
              </w:rPr>
            </w:pPr>
            <w:r w:rsidRPr="00942349">
              <w:rPr>
                <w:i w:val="0"/>
                <w:iCs w:val="0"/>
                <w:sz w:val="20"/>
                <w:szCs w:val="20"/>
                <w:lang w:val="pt-BR"/>
              </w:rPr>
              <w:t>Creşterea indicilor de manifestare a calităţilor motrice de bază şi a celor specifice, potrivit vârstei şi a sexului</w:t>
            </w:r>
          </w:p>
          <w:p w:rsidR="00B33419" w:rsidRPr="0094234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  <w:p w:rsidR="00B33419" w:rsidRPr="0094234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  <w:lang w:val="it-IT"/>
              </w:rPr>
            </w:pPr>
            <w:r w:rsidRPr="00942349">
              <w:rPr>
                <w:i w:val="0"/>
                <w:iCs w:val="0"/>
                <w:sz w:val="20"/>
                <w:szCs w:val="20"/>
                <w:lang w:val="it-IT"/>
              </w:rPr>
              <w:t>Consolidarea  procedeelor tehnice de bază, specifice disciplinei sportive</w:t>
            </w:r>
          </w:p>
        </w:tc>
        <w:tc>
          <w:tcPr>
            <w:tcW w:w="3402" w:type="dxa"/>
          </w:tcPr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Consolidarea </w:t>
            </w: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tehnicii de tragere prin exercitii cu arcul</w:t>
            </w: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efort specific tirului cu arcul</w:t>
            </w: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Fixarea mainii in manerul arcului</w:t>
            </w: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Pozitia degetelor pe coarda</w:t>
            </w: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Orientarea antebratului bratului de arc in fazele de ridicare si armare</w:t>
            </w: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Ridicarea arcului cu umerii jos</w:t>
            </w: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Intinderea arcului cu umerii jos si utilizarea muschilor spatelui</w:t>
            </w: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Fixarea mainii de coarda la barbie si alinierea cotului cu linia sagetii</w:t>
            </w: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Pozitia antebratului in faza de fixare pentru a asigura un traseu liber corzii</w:t>
            </w: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Invatarea eliberarii corzii</w:t>
            </w: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Intinderea arcului cu urmarirea alinierii reperelor – tinta, ochitor, coarda</w:t>
            </w:r>
          </w:p>
          <w:p w:rsidR="00B33419" w:rsidRPr="00CE487E" w:rsidRDefault="00B33419" w:rsidP="00893D80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CE487E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Tragere la panou apropiat cu urmarirea elementelor invatate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081624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624">
              <w:rPr>
                <w:rFonts w:ascii="Times New Roman" w:hAnsi="Times New Roman" w:cs="Times New Roman"/>
                <w:sz w:val="20"/>
                <w:szCs w:val="20"/>
              </w:rPr>
              <w:t>Tragere la panou apropiat cu unghi ridicat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Joc sportiv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B33419" w:rsidRPr="00520517">
        <w:trPr>
          <w:gridAfter w:val="1"/>
          <w:wAfter w:w="8" w:type="dxa"/>
          <w:trHeight w:val="3565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6-9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B3341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Pr="000C5C15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Reguli de igienă sportivă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D3FCC">
              <w:rPr>
                <w:i w:val="0"/>
                <w:iCs w:val="0"/>
                <w:sz w:val="20"/>
                <w:szCs w:val="20"/>
              </w:rPr>
              <w:t>Îmbunătăţirea deprinderilor motrice de bază/ utilitar-</w:t>
            </w:r>
            <w:r>
              <w:rPr>
                <w:i w:val="0"/>
                <w:iCs w:val="0"/>
                <w:sz w:val="20"/>
                <w:szCs w:val="20"/>
              </w:rPr>
              <w:t xml:space="preserve">aplicative necesare practicării </w:t>
            </w:r>
            <w:r w:rsidRPr="005D3FCC">
              <w:rPr>
                <w:i w:val="0"/>
                <w:iCs w:val="0"/>
                <w:sz w:val="20"/>
                <w:szCs w:val="20"/>
              </w:rPr>
              <w:t>disciplinei sportive</w:t>
            </w:r>
          </w:p>
          <w:p w:rsidR="00B33419" w:rsidRPr="005D3FCC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Pr="0094234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  <w:lang w:val="pt-BR"/>
              </w:rPr>
            </w:pPr>
            <w:r w:rsidRPr="00942349">
              <w:rPr>
                <w:i w:val="0"/>
                <w:iCs w:val="0"/>
                <w:sz w:val="20"/>
                <w:szCs w:val="20"/>
                <w:lang w:val="pt-BR"/>
              </w:rPr>
              <w:t>Creşterea indicilor de manifestare a calităţilor motrice de bază şi a celor specifice, potrivit vârstei şi a sexului</w:t>
            </w:r>
          </w:p>
          <w:p w:rsidR="00B33419" w:rsidRPr="0094234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  <w:lang w:val="pt-BR"/>
              </w:rPr>
            </w:pPr>
          </w:p>
        </w:tc>
        <w:tc>
          <w:tcPr>
            <w:tcW w:w="3402" w:type="dxa"/>
          </w:tcPr>
          <w:p w:rsidR="00B33419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</w:t>
            </w:r>
          </w:p>
          <w:p w:rsidR="00B33419" w:rsidRDefault="00B33419" w:rsidP="00893D80">
            <w:pPr>
              <w:pStyle w:val="ListParagraph"/>
              <w:spacing w:after="0" w:line="24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B33419" w:rsidRDefault="00B33419" w:rsidP="00893D80">
            <w:pPr>
              <w:pStyle w:val="ListParagraph"/>
              <w:spacing w:after="0" w:line="24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B33419" w:rsidRDefault="00B33419" w:rsidP="00893D80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B33419" w:rsidRPr="009B1B92" w:rsidRDefault="00B33419" w:rsidP="00893D80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</w:p>
          <w:p w:rsidR="00B33419" w:rsidRDefault="00B33419" w:rsidP="00893D80">
            <w:pPr>
              <w:pStyle w:val="ListParagraph"/>
              <w:spacing w:after="0" w:line="24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9B1B92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mobilitate</w:t>
            </w: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Alergare </w:t>
            </w: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Pregătire fizică generală</w:t>
            </w: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9B1B92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Flotari fata</w:t>
            </w:r>
          </w:p>
          <w:p w:rsidR="00B33419" w:rsidRPr="009B1B92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Flotari la spate</w:t>
            </w:r>
          </w:p>
          <w:p w:rsidR="00B33419" w:rsidRPr="009B1B92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Abdomene</w:t>
            </w:r>
          </w:p>
          <w:p w:rsidR="00B33419" w:rsidRPr="009B1B92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Genoflexiuni</w:t>
            </w:r>
          </w:p>
          <w:p w:rsidR="00B33419" w:rsidRPr="009B1B92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Exercitii cu gantere</w:t>
            </w:r>
          </w:p>
          <w:p w:rsidR="00B33419" w:rsidRPr="009B1B92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Aplecari laterale</w:t>
            </w:r>
          </w:p>
          <w:p w:rsidR="00B33419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1B92">
              <w:rPr>
                <w:rFonts w:ascii="Times New Roman" w:hAnsi="Times New Roman" w:cs="Times New Roman"/>
                <w:sz w:val="20"/>
                <w:szCs w:val="20"/>
              </w:rPr>
              <w:t>Exercitii cu benzi elastice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Joc sportiv 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Stretching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</w:tcBorders>
          </w:tcPr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3x5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</w:tbl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B33419" w:rsidRPr="00520517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B33419" w:rsidRPr="00520517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B33419" w:rsidRPr="00520517" w:rsidRDefault="00B33419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B33419" w:rsidRPr="00520517" w:rsidRDefault="00B33419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>începători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</w:t>
      </w:r>
      <w:r>
        <w:rPr>
          <w:rFonts w:ascii="Times New Roman" w:hAnsi="Times New Roman" w:cs="Times New Roman"/>
          <w:b/>
          <w:bCs/>
          <w:sz w:val="20"/>
          <w:szCs w:val="20"/>
        </w:rPr>
        <w:t>apa de pregătire: pregătitoare outdoor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MEZOCICLUL nr. 8</w:t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40" type="#_x0000_t202" style="position:absolute;margin-left:-5.5pt;margin-top:36.8pt;width:493.95pt;height:71.2pt;z-index:251661312">
            <v:textbox style="mso-next-textbox:#_x0000_s1040;mso-fit-shape-to-text:t">
              <w:txbxContent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OBIECTIVE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INTERMEDIARE 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DE PERFORMAN</w:t>
                  </w:r>
                  <w:r w:rsidRPr="00B57FC8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Ț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Ă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învăţarea procedeelor de bază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dezvoltarea capacităţii motrice generale şi specifice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învăţarea poziţiei de tragere la distanţe scurte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învăţarea regulamentului de tragere în competiţiile indoor</w:t>
                  </w:r>
                </w:p>
                <w:p w:rsidR="00B33419" w:rsidRPr="00D94BA9" w:rsidRDefault="00B33419" w:rsidP="002C23F0">
                  <w:pPr>
                    <w:shd w:val="clear" w:color="auto" w:fill="92CDDC"/>
                    <w:spacing w:after="0" w:line="240" w:lineRule="auto"/>
                  </w:pPr>
                  <w:r>
                    <w:rPr>
                      <w:rFonts w:ascii="Times New Roman" w:hAnsi="Times New Roman" w:cs="Times New Roman"/>
                    </w:rPr>
                    <w:t>- învăţarea regulilor de comportare în antrenament şi concurs</w:t>
                  </w:r>
                  <w:r>
                    <w:t xml:space="preserve"> 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28.03 – 24.04</w:t>
      </w:r>
      <w:r w:rsidRPr="00520517">
        <w:rPr>
          <w:rFonts w:ascii="Times New Roman" w:hAnsi="Times New Roman" w:cs="Times New Roman"/>
          <w:sz w:val="20"/>
          <w:szCs w:val="20"/>
        </w:rPr>
        <w:t>.1</w:t>
      </w:r>
      <w:r>
        <w:rPr>
          <w:rFonts w:ascii="Times New Roman" w:hAnsi="Times New Roman" w:cs="Times New Roman"/>
          <w:sz w:val="20"/>
          <w:szCs w:val="20"/>
        </w:rPr>
        <w:t>1</w:t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41" type="#_x0000_t202" style="position:absolute;margin-left:495pt;margin-top:21.3pt;width:227.75pt;height:71.2pt;z-index:251662336">
            <v:textbox style="mso-next-textbox:#_x0000_s1041;mso-fit-shape-to-text:t">
              <w:txbxContent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B33419" w:rsidRPr="007C0F14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</w:t>
                  </w: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arc lamelă cu mâner, 8-12 lbs. (cl.I-II)</w:t>
                  </w:r>
                </w:p>
                <w:p w:rsidR="00B33419" w:rsidRPr="007C0F14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arc crosă lemn sau plastic (max. 600g.), lame recurbate, 14-18 lbs. (cl. III-IV)</w:t>
                  </w:r>
                </w:p>
                <w:p w:rsidR="00B33419" w:rsidRPr="00D05BB7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corzi elastice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, flexori palmari, gyro-twister</w:t>
                  </w:r>
                </w:p>
              </w:txbxContent>
            </v:textbox>
            <w10:wrap type="square"/>
          </v:shape>
        </w:pict>
      </w:r>
    </w:p>
    <w:p w:rsidR="00B33419" w:rsidRDefault="00B33419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B33419" w:rsidRDefault="00B33419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B33419" w:rsidRPr="00520517">
        <w:trPr>
          <w:trHeight w:val="252"/>
        </w:trPr>
        <w:tc>
          <w:tcPr>
            <w:tcW w:w="14410" w:type="dxa"/>
            <w:gridSpan w:val="4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B33419" w:rsidRPr="00520517">
        <w:trPr>
          <w:trHeight w:val="252"/>
        </w:trPr>
        <w:tc>
          <w:tcPr>
            <w:tcW w:w="5412" w:type="dxa"/>
            <w:gridSpan w:val="2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B33419" w:rsidRPr="00520517">
        <w:trPr>
          <w:trHeight w:val="264"/>
        </w:trPr>
        <w:tc>
          <w:tcPr>
            <w:tcW w:w="5412" w:type="dxa"/>
            <w:gridSpan w:val="2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B33419" w:rsidRPr="00985370">
        <w:trPr>
          <w:trHeight w:val="350"/>
        </w:trPr>
        <w:tc>
          <w:tcPr>
            <w:tcW w:w="1834" w:type="dxa"/>
            <w:vAlign w:val="center"/>
          </w:tcPr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985370">
              <w:rPr>
                <w:rFonts w:ascii="Tahoma" w:hAnsi="Tahoma" w:cs="Tahoma"/>
                <w:sz w:val="20"/>
                <w:szCs w:val="20"/>
              </w:rPr>
              <w:t>ș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985370">
              <w:rPr>
                <w:rFonts w:ascii="Tahoma" w:hAnsi="Tahoma" w:cs="Tahoma"/>
                <w:sz w:val="20"/>
                <w:szCs w:val="20"/>
              </w:rPr>
              <w:t>ș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985370">
              <w:rPr>
                <w:rFonts w:ascii="Tahoma" w:hAnsi="Tahoma" w:cs="Tahoma"/>
                <w:sz w:val="20"/>
                <w:szCs w:val="20"/>
              </w:rPr>
              <w:t>ș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92CDDC"/>
          </w:tcPr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capacităţii de efort în condiţii de apnee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ezvoltarea capacităţii de bilateralitate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ambidextrie)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92CDDC"/>
          </w:tcPr>
          <w:p w:rsidR="00B33419" w:rsidRPr="00985370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  <w:lang w:val="ro-RO"/>
              </w:rPr>
            </w:pPr>
            <w:r w:rsidRPr="00985370">
              <w:rPr>
                <w:i w:val="0"/>
                <w:iCs w:val="0"/>
                <w:sz w:val="20"/>
                <w:szCs w:val="20"/>
                <w:lang w:val="ro-RO"/>
              </w:rPr>
              <w:t>1.1 Îmbunătăţirea deprinderilor motrice de bază/ utilitar-aplicative necesare practicării disciplinei sportive</w:t>
            </w:r>
          </w:p>
          <w:p w:rsidR="00B33419" w:rsidRPr="00985370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  <w:lang w:val="ro-RO"/>
              </w:rPr>
            </w:pPr>
            <w:r w:rsidRPr="00985370">
              <w:rPr>
                <w:i w:val="0"/>
                <w:iCs w:val="0"/>
                <w:sz w:val="20"/>
                <w:szCs w:val="20"/>
                <w:lang w:val="ro-RO"/>
              </w:rPr>
              <w:t>1.2 Creşterea indicilor de manifestare a calităţilor motrice de bază şi a celor specifice, potrivit vârstei şi a sexului</w:t>
            </w:r>
          </w:p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2.1 Învăţarea procedeelor tehnice de bază, specifice disciplinei sportive </w:t>
            </w:r>
          </w:p>
        </w:tc>
      </w:tr>
      <w:tr w:rsidR="00B33419" w:rsidRPr="00985370">
        <w:trPr>
          <w:trHeight w:val="542"/>
        </w:trPr>
        <w:tc>
          <w:tcPr>
            <w:tcW w:w="1834" w:type="dxa"/>
            <w:vAlign w:val="center"/>
          </w:tcPr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92CDDC"/>
          </w:tcPr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Învăţarea şi consolidarea procedeelor tehnice de bază, specifice tirului cu arcul şi aplicarea lor cu  eficienţă  în competiţiile sportive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asezarea picioarelor, repartizarea egala a greutatii pe ambele picioare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armarea: cu bratele pe orizontala, cotul mainii de coarda in aliniere cu sageata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fixarea: pe reperele anatomice – coarda pe varful nasului, mijlocul barbiei, degetul aratator lipit sub barbie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declansarea: eliberarea simultana a celor trei degete de coarda, in prelungirea sagetii, cu pozitie finala lipita pe baza gatului</w:t>
            </w:r>
          </w:p>
          <w:p w:rsidR="00B33419" w:rsidRPr="00985370" w:rsidRDefault="00B33419" w:rsidP="00893D80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 abordarea tehnicii de tragere se va tine cont de particularitatile morfo-functionale ale fiecarui sportiv, cautandu-se pozitiile comode</w:t>
            </w:r>
          </w:p>
          <w:p w:rsidR="00B33419" w:rsidRPr="00985370" w:rsidRDefault="00B33419" w:rsidP="00893D80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92CDDC"/>
          </w:tcPr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2.1. Învăţarea procedeelor tehnice de bază, specifice disciplinei sportive</w:t>
            </w:r>
          </w:p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disciplinei sportive</w:t>
            </w:r>
          </w:p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2.3. Consolidarea procedeelor tehnice şi a acţiunilor tactice însuşite</w:t>
            </w:r>
          </w:p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- executia se raporteaza la elemente tehnice la cerintele tehnicii de baza a categoriei, respectiv se va urmari: aliniere, echilibrarea corpului cu arcul si orientarea spre tinta</w:t>
            </w:r>
          </w:p>
        </w:tc>
      </w:tr>
      <w:tr w:rsidR="00B33419" w:rsidRPr="00985370">
        <w:trPr>
          <w:trHeight w:val="391"/>
        </w:trPr>
        <w:tc>
          <w:tcPr>
            <w:tcW w:w="1834" w:type="dxa"/>
            <w:vAlign w:val="center"/>
          </w:tcPr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B33419" w:rsidRPr="00985370" w:rsidRDefault="00B33419" w:rsidP="00893D8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32" w:type="dxa"/>
            <w:shd w:val="clear" w:color="auto" w:fill="92CDDC"/>
          </w:tcPr>
          <w:p w:rsidR="00B33419" w:rsidRPr="00985370" w:rsidRDefault="00B33419" w:rsidP="00893D80">
            <w:pPr>
              <w:pStyle w:val="ListParagraph"/>
              <w:spacing w:after="0" w:line="24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66" w:type="dxa"/>
            <w:shd w:val="clear" w:color="auto" w:fill="92CDDC"/>
          </w:tcPr>
          <w:p w:rsidR="00B33419" w:rsidRPr="00985370" w:rsidRDefault="00B33419" w:rsidP="00893D8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3419" w:rsidRPr="00985370">
        <w:trPr>
          <w:trHeight w:val="436"/>
        </w:trPr>
        <w:tc>
          <w:tcPr>
            <w:tcW w:w="1834" w:type="dxa"/>
            <w:vAlign w:val="center"/>
          </w:tcPr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92CDDC"/>
          </w:tcPr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Învingerea emoţiilor negative, cultivarea dorinţei de afirmare şi manifestarea interesului pentru practicarea tirului cu arcul 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cresterea capacitatii de concentrare a atentiei si distingerea elementelor cu randament mare 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cultivarea increderii de sine si a dorintei de a invinge</w:t>
            </w:r>
          </w:p>
        </w:tc>
        <w:tc>
          <w:tcPr>
            <w:tcW w:w="4666" w:type="dxa"/>
            <w:shd w:val="clear" w:color="auto" w:fill="92CDDC"/>
          </w:tcPr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</w:t>
            </w:r>
          </w:p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4.1. Manifestarea interesului pentru practicarea sportului de performanţă</w:t>
            </w:r>
          </w:p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4.2. Cultivarea dorinţei de afirmare în disciplina sportivă practicată</w:t>
            </w:r>
          </w:p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419" w:rsidRPr="00985370">
        <w:trPr>
          <w:trHeight w:val="1113"/>
        </w:trPr>
        <w:tc>
          <w:tcPr>
            <w:tcW w:w="1834" w:type="dxa"/>
            <w:vAlign w:val="center"/>
          </w:tcPr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B33419" w:rsidRPr="00985370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92CDDC"/>
          </w:tcPr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Însuşirea şi aplicarea mijloacelor şi procedeelor metodice în vederea valorificării potenţialului bio-motric</w:t>
            </w:r>
            <w:r w:rsidRPr="005E654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 tehnico-tactic şi psihic 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invatarea regulamentului simplificat de tragere, de comportament in poligon, a actiunilor permise si a celor strict interzise</w:t>
            </w:r>
          </w:p>
          <w:p w:rsidR="00B33419" w:rsidRPr="00985370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invatarea partilor componente ale arcului si functiile lor</w:t>
            </w:r>
          </w:p>
        </w:tc>
        <w:tc>
          <w:tcPr>
            <w:tcW w:w="4666" w:type="dxa"/>
            <w:shd w:val="clear" w:color="auto" w:fill="92CDDC"/>
          </w:tcPr>
          <w:p w:rsidR="00B33419" w:rsidRPr="00363F1E" w:rsidRDefault="00B33419" w:rsidP="002C23F0">
            <w:pPr>
              <w:numPr>
                <w:ilvl w:val="1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Manifestarea interesului pentru practicarea sportului de performanţă</w:t>
            </w:r>
          </w:p>
          <w:p w:rsidR="00B33419" w:rsidRPr="00363F1E" w:rsidRDefault="00B33419" w:rsidP="002C23F0">
            <w:pPr>
              <w:numPr>
                <w:ilvl w:val="1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Cultivarea dorinţei de afirmare în disciplina sportivă practicată</w:t>
            </w:r>
          </w:p>
          <w:p w:rsidR="00B33419" w:rsidRPr="00363F1E" w:rsidRDefault="00B33419" w:rsidP="002C23F0">
            <w:pPr>
              <w:numPr>
                <w:ilvl w:val="1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aptitudinilor de comunicare şi a sentimentului de apartenenţă la un grup</w:t>
            </w:r>
          </w:p>
        </w:tc>
      </w:tr>
    </w:tbl>
    <w:p w:rsidR="00B33419" w:rsidRPr="00985370" w:rsidRDefault="00B33419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395"/>
        <w:gridCol w:w="3402"/>
        <w:gridCol w:w="3224"/>
        <w:gridCol w:w="1714"/>
      </w:tblGrid>
      <w:tr w:rsidR="00B33419" w:rsidRPr="00520517">
        <w:trPr>
          <w:trHeight w:val="250"/>
        </w:trPr>
        <w:tc>
          <w:tcPr>
            <w:tcW w:w="14529" w:type="dxa"/>
            <w:gridSpan w:val="7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(12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B33419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395" w:type="dxa"/>
            <w:tcBorders>
              <w:lef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B33419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B33419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L1-4-7-10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Învăţarea 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B33419" w:rsidRDefault="00B33419" w:rsidP="00893D8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985370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B3341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Pr="00363F1E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B33419" w:rsidRPr="00985370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 elementelor tehnice de bază</w:t>
            </w: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ii de efort specific tirului cu arcul: </w:t>
            </w:r>
          </w:p>
          <w:p w:rsidR="00B33419" w:rsidRPr="001036FB" w:rsidRDefault="00B33419" w:rsidP="002C23F0">
            <w:pPr>
              <w:pStyle w:val="Header"/>
              <w:numPr>
                <w:ilvl w:val="0"/>
                <w:numId w:val="38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Invatarea tehnicii de tragere prin exercitii fara arc (simulari – cu sau fara corzi elastice)</w:t>
            </w: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Pregătire fizică generală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Asezarea picioarelor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Orientarea soldurilor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Pozitia capului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Fizarea umarului bratului de arc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Fixarea la barbie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Alinierea cotului bratului de coarda cu linia sagetii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cu umerii jos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fara arcuirea spatelui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Armari cu coarda elastica cu respectarea elementelor invatate</w:t>
            </w:r>
          </w:p>
          <w:p w:rsidR="00B33419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elastica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neelastica</w:t>
            </w: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Genoflexiuni</w:t>
            </w:r>
          </w:p>
          <w:p w:rsidR="00B33419" w:rsidRPr="00520517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Abdomene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5 repetări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</w:tc>
      </w:tr>
      <w:tr w:rsidR="00B33419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2-5-8-11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Învăţarea si consolidarea elementelor tehnice de bază</w:t>
            </w:r>
          </w:p>
          <w:p w:rsidR="00B33419" w:rsidRPr="00520517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B33419" w:rsidRPr="00520517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33419" w:rsidRPr="00520517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395" w:type="dxa"/>
            <w:tcBorders>
              <w:left w:val="single" w:sz="4" w:space="0" w:color="auto"/>
            </w:tcBorders>
            <w:vAlign w:val="center"/>
          </w:tcPr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33419" w:rsidRPr="00520517" w:rsidRDefault="00B33419" w:rsidP="00893D8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Consolidarea </w:t>
            </w: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tehnicii de tragere prin exercitii cu arcul</w:t>
            </w: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Adaptarea pozi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iei la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de concurs</w:t>
            </w: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efort specific tirului cu arcul</w:t>
            </w: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Fixarea mainii in manerul arcului</w:t>
            </w: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Pozitia degetelor pe coarda</w:t>
            </w: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Orientarea antebratului bratului de arc in fazele de ridicare si armare</w:t>
            </w: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Ridicarea arcului cu umerii jos</w:t>
            </w: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Intinderea arcului cu umerii jos si utilizarea muschilor spatelui</w:t>
            </w: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Fixarea mainii de coarda la barbie si alinierea cotului cu linia sagetii</w:t>
            </w: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Pozitia antebratului in faza de fixare pentru a asigura un traseu liber corzii</w:t>
            </w: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Invatarea eliberarii corzii</w:t>
            </w: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Intinderea arcului cu urmarirea alinierii reperelor – tinta, ochitor, coarda</w:t>
            </w:r>
          </w:p>
          <w:p w:rsidR="00B33419" w:rsidRPr="00CE487E" w:rsidRDefault="00B33419" w:rsidP="00893D80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CE487E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Tragere la panou apropiat cu urmarirea elementelor invatate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081624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624">
              <w:rPr>
                <w:rFonts w:ascii="Times New Roman" w:hAnsi="Times New Roman" w:cs="Times New Roman"/>
                <w:sz w:val="20"/>
                <w:szCs w:val="20"/>
              </w:rPr>
              <w:t>Tragere la panou apropiat cu unghi ridicat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Tragere la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de concurs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Joc sportiv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B33419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3-6-9-12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Învăţarea 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B33419" w:rsidRDefault="00B33419" w:rsidP="00893D8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985370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B3341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Pr="00363F1E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B33419" w:rsidRPr="00985370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 elementelor tehnice de bază</w:t>
            </w: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ii de efort specific tirului cu arcul: </w:t>
            </w:r>
          </w:p>
          <w:p w:rsidR="00B33419" w:rsidRPr="001036FB" w:rsidRDefault="00B33419" w:rsidP="002C23F0">
            <w:pPr>
              <w:pStyle w:val="Header"/>
              <w:numPr>
                <w:ilvl w:val="0"/>
                <w:numId w:val="38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Invatarea tehnicii de tragere prin exercitii fara arc (simulari – cu sau fara corzi elastice)</w:t>
            </w: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Pregătire fizică generală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Asezarea picioarelor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Orientarea soldurilor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Pozitia capului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Fizarea umarului bratului de arc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Fixarea la barbie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Alinierea cotului bratului de coarda cu linia sagetii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cu umerii jos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fara arcuirea spatelui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Armari cu coarda elastica cu respectarea elementelor invatate</w:t>
            </w:r>
          </w:p>
          <w:p w:rsidR="00B33419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elastica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neelastica</w:t>
            </w: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Genoflexiuni</w:t>
            </w:r>
          </w:p>
          <w:p w:rsidR="00B33419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Abdomene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Streching 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5 repetări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</w:tbl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B33419" w:rsidRPr="00520517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B33419" w:rsidRPr="00520517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B33419" w:rsidRPr="00520517" w:rsidRDefault="00B33419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B33419" w:rsidRPr="00520517" w:rsidRDefault="00B33419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>începători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Etapa de pregătire: precompetiţională I</w:t>
      </w:r>
      <w:r>
        <w:rPr>
          <w:rFonts w:ascii="Times New Roman" w:hAnsi="Times New Roman" w:cs="Times New Roman"/>
          <w:b/>
          <w:bCs/>
          <w:sz w:val="20"/>
          <w:szCs w:val="20"/>
        </w:rPr>
        <w:tab/>
        <w:t>outdoor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MEZOCICLUL nr. 9</w:t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42" type="#_x0000_t202" style="position:absolute;margin-left:-5.5pt;margin-top:36.8pt;width:493.95pt;height:71.2pt;z-index:251663360">
            <v:textbox style="mso-next-textbox:#_x0000_s1042;mso-fit-shape-to-text:t">
              <w:txbxContent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OBIECTIVE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INTERMEDIARE 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DE PERFORMAN</w:t>
                  </w:r>
                  <w:r w:rsidRPr="00B57FC8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Ț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Ă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consolidarea procedeelor de bază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dezvoltarea capacităţii motrice generale şi specifice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consolidarea elementelor tehnice de tragere la distanţe outdoor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învăţarea regulamentului de tragere în competiţiile outdoor</w:t>
                  </w:r>
                </w:p>
                <w:p w:rsidR="00B33419" w:rsidRPr="00D94BA9" w:rsidRDefault="00B33419" w:rsidP="002C23F0">
                  <w:pPr>
                    <w:shd w:val="clear" w:color="auto" w:fill="92CDDC"/>
                    <w:spacing w:after="0" w:line="240" w:lineRule="auto"/>
                  </w:pPr>
                  <w:r>
                    <w:rPr>
                      <w:rFonts w:ascii="Times New Roman" w:hAnsi="Times New Roman" w:cs="Times New Roman"/>
                    </w:rPr>
                    <w:t>- învăţarea regulilor de comportare în antrenament şi concurs</w:t>
                  </w:r>
                  <w:r>
                    <w:t xml:space="preserve"> 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25.04 – 22.05.2011</w:t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43" type="#_x0000_t202" style="position:absolute;margin-left:495pt;margin-top:21.3pt;width:227.75pt;height:71.2pt;z-index:251664384">
            <v:textbox style="mso-next-textbox:#_x0000_s1043;mso-fit-shape-to-text:t">
              <w:txbxContent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02D0B">
                    <w:rPr>
                      <w:rFonts w:ascii="Times New Roman" w:hAnsi="Times New Roman" w:cs="Times New Roman"/>
                    </w:rPr>
                    <w:t xml:space="preserve">:  </w:t>
                  </w:r>
                </w:p>
                <w:p w:rsidR="00B33419" w:rsidRPr="00D02D0B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 xml:space="preserve"> - arc lamelă cu mâner, 8-12 lbs. (cl.I-II)</w:t>
                  </w:r>
                </w:p>
                <w:p w:rsidR="00B33419" w:rsidRPr="00D02D0B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>- arc crosă lemn sau plastic (max. 600g.), lame recurbate, 14-18 lbs. (cl. III-IV)</w:t>
                  </w:r>
                </w:p>
                <w:p w:rsidR="00B33419" w:rsidRPr="00D02D0B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>- corzi elastice, flexori palmari, gyro-twister</w:t>
                  </w:r>
                </w:p>
              </w:txbxContent>
            </v:textbox>
            <w10:wrap type="square"/>
          </v:shape>
        </w:pict>
      </w:r>
    </w:p>
    <w:p w:rsidR="00B33419" w:rsidRDefault="00B33419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B33419" w:rsidRPr="00520517">
        <w:trPr>
          <w:trHeight w:val="252"/>
        </w:trPr>
        <w:tc>
          <w:tcPr>
            <w:tcW w:w="14410" w:type="dxa"/>
            <w:gridSpan w:val="4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B33419" w:rsidRPr="00520517">
        <w:trPr>
          <w:trHeight w:val="252"/>
        </w:trPr>
        <w:tc>
          <w:tcPr>
            <w:tcW w:w="5412" w:type="dxa"/>
            <w:gridSpan w:val="2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B33419" w:rsidRPr="00520517">
        <w:trPr>
          <w:trHeight w:val="264"/>
        </w:trPr>
        <w:tc>
          <w:tcPr>
            <w:tcW w:w="5412" w:type="dxa"/>
            <w:gridSpan w:val="2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B33419" w:rsidRPr="00DA145D">
        <w:trPr>
          <w:trHeight w:val="350"/>
        </w:trPr>
        <w:tc>
          <w:tcPr>
            <w:tcW w:w="1834" w:type="dxa"/>
            <w:vAlign w:val="center"/>
          </w:tcPr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92CDDC"/>
          </w:tcPr>
          <w:p w:rsidR="00B33419" w:rsidRPr="00DA145D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dezvoltarea capacităţii de bilateralitate (ambidextrie) </w:t>
            </w:r>
          </w:p>
          <w:p w:rsidR="00B33419" w:rsidRPr="00DA145D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B33419" w:rsidRPr="00DA145D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92CDDC"/>
          </w:tcPr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3.1. Aplicarea în probe de control a potenţialului motric şi tehnico-tactic dobândit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probele de control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419" w:rsidRPr="00DA145D">
        <w:trPr>
          <w:trHeight w:val="542"/>
        </w:trPr>
        <w:tc>
          <w:tcPr>
            <w:tcW w:w="1834" w:type="dxa"/>
            <w:vAlign w:val="center"/>
          </w:tcPr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92CDDC"/>
          </w:tcPr>
          <w:p w:rsidR="00B33419" w:rsidRPr="005E654B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Învăţarea şi consolidarea procedeelor tehnice de bază, specifice tirului cu arcul şi aplicarea lor cu  eficienţă  în competiţiile sportive</w:t>
            </w:r>
          </w:p>
          <w:p w:rsidR="00B33419" w:rsidRPr="00DA145D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 abordarea tehnicii de tragere se va tine cont de particularitatile morfo-functionale ale fiecarui sportiv, cautandu-se pozitiile comode</w:t>
            </w:r>
          </w:p>
          <w:p w:rsidR="00B33419" w:rsidRPr="005E654B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54B">
              <w:rPr>
                <w:rFonts w:ascii="Times New Roman" w:hAnsi="Times New Roman" w:cs="Times New Roman"/>
                <w:sz w:val="20"/>
                <w:szCs w:val="20"/>
              </w:rPr>
              <w:t xml:space="preserve"> executia se raporteaza la elemente tehnice la cerintele tehnicii de baza a categoriei, respectiv se va urmari: aliniere, echilibrarea corpului cu arcul si orientarea spre tinta</w:t>
            </w:r>
          </w:p>
        </w:tc>
        <w:tc>
          <w:tcPr>
            <w:tcW w:w="4666" w:type="dxa"/>
            <w:shd w:val="clear" w:color="auto" w:fill="92CDDC"/>
          </w:tcPr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2.1. Învăţarea procedeelor tehnice de bază, specifice disciplinei sportive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disciplinei sportive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2.3. Consolidarea procedeelor tehnice şi a acţiunilor tactice însuşite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419" w:rsidRPr="00DA145D">
        <w:trPr>
          <w:trHeight w:val="1421"/>
        </w:trPr>
        <w:tc>
          <w:tcPr>
            <w:tcW w:w="1834" w:type="dxa"/>
            <w:vAlign w:val="center"/>
          </w:tcPr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Acţiuni tactice recomandate individual</w:t>
            </w:r>
          </w:p>
          <w:p w:rsidR="00B33419" w:rsidRPr="00DA145D" w:rsidRDefault="00B33419" w:rsidP="00893D80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DA145D" w:rsidRDefault="00B33419" w:rsidP="00893D80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2" w:type="dxa"/>
            <w:shd w:val="clear" w:color="auto" w:fill="92CDDC"/>
          </w:tcPr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însuşirea ac</w:t>
            </w:r>
            <w:r w:rsidRPr="006A3371">
              <w:rPr>
                <w:rFonts w:ascii="Tahoma" w:hAnsi="Tahoma" w:cs="Tahoma"/>
                <w:sz w:val="20"/>
                <w:szCs w:val="20"/>
              </w:rPr>
              <w:t>ț</w:t>
            </w: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iunilor tactice individuale elementare,  specifice tirului cu arcul</w:t>
            </w:r>
          </w:p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B33419" w:rsidRPr="006A3371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92CDDC"/>
          </w:tcPr>
          <w:p w:rsidR="00B33419" w:rsidRPr="00DA145D" w:rsidRDefault="00B33419" w:rsidP="0089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Însuşirea acţiunilor tactice individuale elementare,  specifice tirului cu arcul</w:t>
            </w:r>
          </w:p>
        </w:tc>
      </w:tr>
      <w:tr w:rsidR="00B33419" w:rsidRPr="00DA145D">
        <w:trPr>
          <w:trHeight w:val="436"/>
        </w:trPr>
        <w:tc>
          <w:tcPr>
            <w:tcW w:w="1834" w:type="dxa"/>
            <w:vAlign w:val="center"/>
          </w:tcPr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92CDDC"/>
          </w:tcPr>
          <w:p w:rsidR="00B33419" w:rsidRPr="00DA145D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cresterea capacitatii de concentrare a atentiei si distingerea elementelor cu randament mare </w:t>
            </w:r>
          </w:p>
          <w:p w:rsidR="00B33419" w:rsidRPr="00DA145D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cultivarea increderii de sine si a dorintei de a invinge</w:t>
            </w:r>
          </w:p>
        </w:tc>
        <w:tc>
          <w:tcPr>
            <w:tcW w:w="4666" w:type="dxa"/>
            <w:shd w:val="clear" w:color="auto" w:fill="92CDDC"/>
          </w:tcPr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4.1. Manifestarea interesului pentru practicarea sportului de performanţă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4.2. Cultivarea dorinţei de afirmare în disciplina sportivă practicată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419" w:rsidRPr="00DA145D">
        <w:trPr>
          <w:trHeight w:val="1113"/>
        </w:trPr>
        <w:tc>
          <w:tcPr>
            <w:tcW w:w="1834" w:type="dxa"/>
            <w:vAlign w:val="center"/>
          </w:tcPr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92CDDC"/>
          </w:tcPr>
          <w:p w:rsidR="00B33419" w:rsidRPr="00DA145D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area regulamentului simplificat de tragere, de comportament in poligon, a actiunilor permise si a celor strict interzise</w:t>
            </w:r>
          </w:p>
          <w:p w:rsidR="00B33419" w:rsidRPr="00DA145D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area partilor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componente ale arcului si func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iile lor</w:t>
            </w:r>
          </w:p>
        </w:tc>
        <w:tc>
          <w:tcPr>
            <w:tcW w:w="4666" w:type="dxa"/>
            <w:shd w:val="clear" w:color="auto" w:fill="92CDDC"/>
          </w:tcPr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3.1. Aplicarea, în întreceri şi concursuri sportive, a potenţialului motric şi tehnico-tactic dobândit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33419" w:rsidRDefault="00B33419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395"/>
        <w:gridCol w:w="3402"/>
        <w:gridCol w:w="3224"/>
        <w:gridCol w:w="1714"/>
      </w:tblGrid>
      <w:tr w:rsidR="00B33419" w:rsidRPr="00520517">
        <w:trPr>
          <w:trHeight w:val="250"/>
        </w:trPr>
        <w:tc>
          <w:tcPr>
            <w:tcW w:w="14529" w:type="dxa"/>
            <w:gridSpan w:val="7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(12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B33419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395" w:type="dxa"/>
            <w:tcBorders>
              <w:lef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B33419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B33419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L1-4-7-10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Învăţarea 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B33419" w:rsidRDefault="00B33419" w:rsidP="00893D8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985370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B3341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Pr="00363F1E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B33419" w:rsidRPr="00985370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 elementelor tehnice de bază</w:t>
            </w: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ii de efort specific tirului cu arcul: </w:t>
            </w:r>
          </w:p>
          <w:p w:rsidR="00B33419" w:rsidRPr="001036FB" w:rsidRDefault="00B33419" w:rsidP="002C23F0">
            <w:pPr>
              <w:pStyle w:val="Header"/>
              <w:numPr>
                <w:ilvl w:val="0"/>
                <w:numId w:val="38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Invatarea tehnicii de tragere prin exercitii fara arc (simulari – cu sau fara corzi elastice)</w:t>
            </w: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Pregătire fizică generală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Asezarea picioarelor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Orientarea soldurilor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Pozitia capului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Fizarea umarului bratului de arc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Fixarea la barbie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Alinierea cotului bratului de coarda cu linia sagetii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cu umerii jos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fara arcuirea spatelui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Armari cu coarda elastica cu respectarea elementelor invatate</w:t>
            </w:r>
          </w:p>
          <w:p w:rsidR="00B33419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elastica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neelastica</w:t>
            </w: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Genoflexiuni</w:t>
            </w:r>
          </w:p>
          <w:p w:rsidR="00B33419" w:rsidRPr="00520517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Abdomene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5 repetări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</w:tc>
      </w:tr>
      <w:tr w:rsidR="00B33419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2-5-8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Învăţarea si consolidarea elementelor tehnice de bază</w:t>
            </w:r>
          </w:p>
          <w:p w:rsidR="00B33419" w:rsidRPr="00520517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B33419" w:rsidRPr="00520517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33419" w:rsidRPr="00520517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395" w:type="dxa"/>
            <w:tcBorders>
              <w:left w:val="single" w:sz="4" w:space="0" w:color="auto"/>
            </w:tcBorders>
            <w:vAlign w:val="center"/>
          </w:tcPr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33419" w:rsidRPr="00520517" w:rsidRDefault="00B33419" w:rsidP="00893D8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Consolidarea </w:t>
            </w: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tehnicii de tragere prin exercitii cu arcul</w:t>
            </w: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Adaptarea pozi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iei la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de concurs</w:t>
            </w: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efort specific tirului cu arcul</w:t>
            </w: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Fixarea mainii in manerul arcului</w:t>
            </w: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Pozitia degetelor pe coarda</w:t>
            </w: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Orientarea antebratului bratului de arc in fazele de ridicare si armare</w:t>
            </w: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Ridicarea arcului cu umerii jos</w:t>
            </w: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Intinderea arcului cu umerii jos si utilizarea muschilor spatelui</w:t>
            </w: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Fixarea mainii de coarda la barbie si alinierea cotului cu linia sagetii</w:t>
            </w: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Pozitia antebratului in faza de fixare pentru a asigura un traseu liber corzii</w:t>
            </w: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Invatarea eliberarii corzii</w:t>
            </w: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Intinderea arcului cu urmarirea alinierii reperelor – tinta, ochitor, coarda</w:t>
            </w:r>
          </w:p>
          <w:p w:rsidR="00B33419" w:rsidRPr="00CE487E" w:rsidRDefault="00B33419" w:rsidP="00893D80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CE487E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Tragere la panou apropiat cu urmarirea elementelor invatate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081624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624">
              <w:rPr>
                <w:rFonts w:ascii="Times New Roman" w:hAnsi="Times New Roman" w:cs="Times New Roman"/>
                <w:sz w:val="20"/>
                <w:szCs w:val="20"/>
              </w:rPr>
              <w:t>Tragere la panou apropiat cu unghi ridicat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Tragere la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de concurs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Joc sportiv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B33419" w:rsidRPr="00520517">
        <w:trPr>
          <w:trHeight w:val="1979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3-6-9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Învăţarea 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B33419" w:rsidRDefault="00B33419" w:rsidP="00893D8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985370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B3341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Pr="00363F1E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B33419" w:rsidRPr="00985370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 elementelor tehnice de bază</w:t>
            </w: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ii de efort specific tirului cu arcul: </w:t>
            </w:r>
          </w:p>
          <w:p w:rsidR="00B33419" w:rsidRPr="001036FB" w:rsidRDefault="00B33419" w:rsidP="002C23F0">
            <w:pPr>
              <w:pStyle w:val="Header"/>
              <w:numPr>
                <w:ilvl w:val="0"/>
                <w:numId w:val="38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Invatarea tehnicii de tragere prin exercitii fara arc (simulari – cu sau fara corzi elastice)</w:t>
            </w: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Pregătire fizică generală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Asezarea picioarelor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Orientarea soldurilor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Pozitia capului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Fizarea umarului bratului de arc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Fixarea la barbie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Alinierea cotului bratului de coarda cu linia sagetii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cu umerii jos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fara arcuirea spatelui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Armari cu coarda elastica cu respectarea elementelor invatate</w:t>
            </w:r>
          </w:p>
          <w:p w:rsidR="00B33419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elastica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neelastica</w:t>
            </w: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Genoflexiuni</w:t>
            </w:r>
          </w:p>
          <w:p w:rsidR="00B33419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Abdomene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Streching 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5 repetări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B33419" w:rsidRPr="00520517">
        <w:trPr>
          <w:trHeight w:val="1979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11-12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B33419" w:rsidRPr="00520517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Pr="00520517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Regulie de comportare în competi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>
              <w:rPr>
                <w:i w:val="0"/>
                <w:iCs w:val="0"/>
                <w:sz w:val="20"/>
                <w:szCs w:val="20"/>
              </w:rPr>
              <w:t>ii</w:t>
            </w: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4F2AD8">
              <w:rPr>
                <w:i w:val="0"/>
                <w:iCs w:val="0"/>
                <w:sz w:val="20"/>
                <w:szCs w:val="20"/>
              </w:rPr>
              <w:t>Aplicarea, în întreceri şi concursuri sportive, a potenţialului motric şi tehnico-tactic dobândit</w:t>
            </w:r>
          </w:p>
          <w:p w:rsidR="00B33419" w:rsidRPr="004F2AD8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Pr="004F2AD8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4F2AD8">
              <w:rPr>
                <w:i w:val="0"/>
                <w:iCs w:val="0"/>
                <w:sz w:val="20"/>
                <w:szCs w:val="20"/>
              </w:rPr>
              <w:t xml:space="preserve"> Învingerea emoţiilor negative şi valorificarea optimă a potenţialului motric şi tehnico-tactic, în întreceri şi concursuri</w:t>
            </w:r>
          </w:p>
          <w:p w:rsidR="00B33419" w:rsidRPr="004F2AD8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B33419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B33419" w:rsidRPr="004E5448" w:rsidRDefault="00B33419" w:rsidP="00893D80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B33419" w:rsidRDefault="00B33419" w:rsidP="00893D80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F2AD8">
              <w:rPr>
                <w:rFonts w:ascii="Times New Roman" w:hAnsi="Times New Roman" w:cs="Times New Roman"/>
                <w:sz w:val="20"/>
                <w:szCs w:val="20"/>
              </w:rPr>
              <w:t>elemente de referinta impuse de nivelul performantial standard al varstei</w:t>
            </w:r>
          </w:p>
          <w:p w:rsidR="00B33419" w:rsidRPr="001C427B" w:rsidRDefault="00B33419" w:rsidP="00893D80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1C427B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C427B">
              <w:rPr>
                <w:rFonts w:ascii="Times New Roman" w:hAnsi="Times New Roman" w:cs="Times New Roman"/>
                <w:sz w:val="20"/>
                <w:szCs w:val="20"/>
              </w:rPr>
              <w:t>sportivul incepator trebuie sa cunoasca regulile de baza, respectiv durata tragerii pe seria de 3 sageti – 2 minute, cunoasterea semnalelor de incepere si de incetare a tragerii, precum si notiuni elementare de corectie a abaterilor de zbor a sagetii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prelucrarea regulamentului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programului de concurs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(indica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tehnice)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Desfă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urarea competi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iei</w:t>
            </w:r>
          </w:p>
          <w:p w:rsidR="00B33419" w:rsidRDefault="00B33419" w:rsidP="002C23F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Încălzire panou apropiat</w:t>
            </w:r>
          </w:p>
          <w:p w:rsidR="00B33419" w:rsidRDefault="00B33419" w:rsidP="002C23F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Încălzire pe 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intă - reglaj</w:t>
            </w:r>
          </w:p>
          <w:p w:rsidR="00B33419" w:rsidRDefault="00B33419" w:rsidP="002C23F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1x18 m</w:t>
            </w:r>
          </w:p>
          <w:p w:rsidR="00B33419" w:rsidRDefault="00B33419" w:rsidP="002C23F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Pauza</w:t>
            </w:r>
          </w:p>
          <w:p w:rsidR="00B33419" w:rsidRDefault="00B33419" w:rsidP="002C23F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1x18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</w:tr>
    </w:tbl>
    <w:p w:rsidR="00B33419" w:rsidRDefault="00B33419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B33419" w:rsidRPr="00520517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>LANUL DE PREGĂTIRE PE MEZOCICLURI</w:t>
      </w:r>
    </w:p>
    <w:p w:rsidR="00B33419" w:rsidRPr="00520517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B33419" w:rsidRPr="00520517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B33419" w:rsidRPr="00520517" w:rsidRDefault="00B33419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B33419" w:rsidRPr="00520517" w:rsidRDefault="00B33419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>începători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Etapa de pregătire: precompetiţională II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>outdoor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MEZOCICLUL nr. 10</w:t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44" type="#_x0000_t202" style="position:absolute;margin-left:-5.5pt;margin-top:36.8pt;width:493.95pt;height:71.2pt;z-index:251665408">
            <v:textbox style="mso-next-textbox:#_x0000_s1044;mso-fit-shape-to-text:t">
              <w:txbxContent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OBIECTIVE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INTERMEDIARE 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DE PERFORMAN</w:t>
                  </w:r>
                  <w:r w:rsidRPr="00B57FC8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Ț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Ă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consolidarea procedeelor de bază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dezvoltarea capacităţii motrice generale şi specifice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consolidarea elementelor tehnice de tragere la distanţa de concurs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învăţarea regulamentului de tragere în competiţiile outdoor</w:t>
                  </w:r>
                </w:p>
                <w:p w:rsidR="00B33419" w:rsidRPr="00D94BA9" w:rsidRDefault="00B33419" w:rsidP="002C23F0">
                  <w:pPr>
                    <w:shd w:val="clear" w:color="auto" w:fill="92CDDC"/>
                    <w:spacing w:after="0" w:line="240" w:lineRule="auto"/>
                  </w:pPr>
                  <w:r>
                    <w:rPr>
                      <w:rFonts w:ascii="Times New Roman" w:hAnsi="Times New Roman" w:cs="Times New Roman"/>
                    </w:rPr>
                    <w:t>- învăţarea regulilor de comportare în antrenament şi concurs</w:t>
                  </w:r>
                  <w:r>
                    <w:t xml:space="preserve"> </w:t>
                  </w: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23.05 – 26.06</w:t>
      </w:r>
      <w:r w:rsidRPr="00520517">
        <w:rPr>
          <w:rFonts w:ascii="Times New Roman" w:hAnsi="Times New Roman" w:cs="Times New Roman"/>
          <w:sz w:val="20"/>
          <w:szCs w:val="20"/>
        </w:rPr>
        <w:t>.2011</w:t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45" type="#_x0000_t202" style="position:absolute;margin-left:495pt;margin-top:21.3pt;width:227.75pt;height:71.2pt;z-index:251666432">
            <v:textbox style="mso-next-textbox:#_x0000_s1045;mso-fit-shape-to-text:t">
              <w:txbxContent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02D0B">
                    <w:rPr>
                      <w:rFonts w:ascii="Times New Roman" w:hAnsi="Times New Roman" w:cs="Times New Roman"/>
                    </w:rPr>
                    <w:t xml:space="preserve">:  </w:t>
                  </w:r>
                </w:p>
                <w:p w:rsidR="00B33419" w:rsidRPr="00D02D0B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 xml:space="preserve"> - arc lamelă cu mâner, 8-12 lbs. (cl.I-II)</w:t>
                  </w:r>
                </w:p>
                <w:p w:rsidR="00B33419" w:rsidRPr="00D02D0B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>- arc crosă lemn sau plastic (max. 600g.), lame recurbate, 14-18 lbs. (cl. III-IV)</w:t>
                  </w:r>
                </w:p>
                <w:p w:rsidR="00B33419" w:rsidRPr="00D02D0B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>- corzi elastice, flexori palmari, gyro-twister</w:t>
                  </w:r>
                </w:p>
              </w:txbxContent>
            </v:textbox>
            <w10:wrap type="square"/>
          </v:shape>
        </w:pict>
      </w:r>
    </w:p>
    <w:p w:rsidR="00B33419" w:rsidRDefault="00B33419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B33419" w:rsidRPr="00520517">
        <w:trPr>
          <w:trHeight w:val="252"/>
        </w:trPr>
        <w:tc>
          <w:tcPr>
            <w:tcW w:w="14410" w:type="dxa"/>
            <w:gridSpan w:val="4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B33419" w:rsidRPr="00520517">
        <w:trPr>
          <w:trHeight w:val="252"/>
        </w:trPr>
        <w:tc>
          <w:tcPr>
            <w:tcW w:w="5412" w:type="dxa"/>
            <w:gridSpan w:val="2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B33419" w:rsidRPr="00520517">
        <w:trPr>
          <w:trHeight w:val="264"/>
        </w:trPr>
        <w:tc>
          <w:tcPr>
            <w:tcW w:w="5412" w:type="dxa"/>
            <w:gridSpan w:val="2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B33419" w:rsidRPr="00DA145D">
        <w:trPr>
          <w:trHeight w:val="350"/>
        </w:trPr>
        <w:tc>
          <w:tcPr>
            <w:tcW w:w="1834" w:type="dxa"/>
            <w:vAlign w:val="center"/>
          </w:tcPr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92CDDC"/>
          </w:tcPr>
          <w:p w:rsidR="00B33419" w:rsidRPr="00DA145D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dezvoltarea capacităţii de bilateralitate (ambidextrie) </w:t>
            </w:r>
          </w:p>
          <w:p w:rsidR="00B33419" w:rsidRPr="00DA145D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B33419" w:rsidRPr="00DA145D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92CDDC"/>
          </w:tcPr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3.1. Aplicarea în probe de control a potenţialului motric şi tehnico-tactic dobândit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probele de control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419" w:rsidRPr="00DA145D">
        <w:trPr>
          <w:trHeight w:val="542"/>
        </w:trPr>
        <w:tc>
          <w:tcPr>
            <w:tcW w:w="1834" w:type="dxa"/>
            <w:vAlign w:val="center"/>
          </w:tcPr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92CDDC"/>
          </w:tcPr>
          <w:p w:rsidR="00B33419" w:rsidRPr="005E654B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Învăţarea şi consolidarea procedeelor tehnice de bază, specifice tirului cu arcul şi aplicarea lor cu  eficienţă  în competiţiile sportive</w:t>
            </w:r>
          </w:p>
          <w:p w:rsidR="00B33419" w:rsidRPr="00DA145D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 abordarea tehnicii de tragere se va tine cont de particularitatile morfo-functionale ale fiecarui sportiv, cautandu-se pozitiile comode</w:t>
            </w:r>
          </w:p>
          <w:p w:rsidR="00B33419" w:rsidRPr="005E654B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54B">
              <w:rPr>
                <w:rFonts w:ascii="Times New Roman" w:hAnsi="Times New Roman" w:cs="Times New Roman"/>
                <w:sz w:val="20"/>
                <w:szCs w:val="20"/>
              </w:rPr>
              <w:t xml:space="preserve"> executia se raporteaza la elemente tehnice la cerintele tehnicii de baza a categoriei, respectiv se va urmari: aliniere, echilibrarea corpului cu arcul si orientarea spre tinta</w:t>
            </w:r>
          </w:p>
        </w:tc>
        <w:tc>
          <w:tcPr>
            <w:tcW w:w="4666" w:type="dxa"/>
            <w:shd w:val="clear" w:color="auto" w:fill="92CDDC"/>
          </w:tcPr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2.1. Învăţarea procedeelor tehnice de bază, specifice disciplinei sportive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disciplinei sportive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2.3. Consolidarea procedeelor tehnice şi a acţiunilor tactice însuşite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419" w:rsidRPr="00DA145D">
        <w:trPr>
          <w:trHeight w:val="1421"/>
        </w:trPr>
        <w:tc>
          <w:tcPr>
            <w:tcW w:w="1834" w:type="dxa"/>
            <w:vAlign w:val="center"/>
          </w:tcPr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Acţiuni tactice recomandate individual</w:t>
            </w:r>
          </w:p>
          <w:p w:rsidR="00B33419" w:rsidRPr="00DA145D" w:rsidRDefault="00B33419" w:rsidP="00893D80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DA145D" w:rsidRDefault="00B33419" w:rsidP="00893D80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2" w:type="dxa"/>
            <w:shd w:val="clear" w:color="auto" w:fill="92CDDC"/>
          </w:tcPr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însuşirea ac</w:t>
            </w:r>
            <w:r w:rsidRPr="006A3371">
              <w:rPr>
                <w:rFonts w:ascii="Tahoma" w:hAnsi="Tahoma" w:cs="Tahoma"/>
                <w:sz w:val="20"/>
                <w:szCs w:val="20"/>
              </w:rPr>
              <w:t>ț</w:t>
            </w: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iunilor tactice individuale elementare,  specifice tirului cu arcul</w:t>
            </w:r>
          </w:p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B33419" w:rsidRPr="006A3371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92CDDC"/>
          </w:tcPr>
          <w:p w:rsidR="00B33419" w:rsidRPr="00DA145D" w:rsidRDefault="00B33419" w:rsidP="0089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Însuşirea acţiunilor tactice individuale elementare,  specifice tirului cu arcul</w:t>
            </w:r>
          </w:p>
        </w:tc>
      </w:tr>
      <w:tr w:rsidR="00B33419" w:rsidRPr="00DA145D">
        <w:trPr>
          <w:trHeight w:val="436"/>
        </w:trPr>
        <w:tc>
          <w:tcPr>
            <w:tcW w:w="1834" w:type="dxa"/>
            <w:vAlign w:val="center"/>
          </w:tcPr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92CDDC"/>
          </w:tcPr>
          <w:p w:rsidR="00B33419" w:rsidRPr="00DA145D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cresterea capacitatii de concentrare a atentiei si distingerea elementelor cu randament mare </w:t>
            </w:r>
          </w:p>
          <w:p w:rsidR="00B33419" w:rsidRPr="00DA145D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cultivarea increderii de sine si a dorintei de a invinge</w:t>
            </w:r>
          </w:p>
        </w:tc>
        <w:tc>
          <w:tcPr>
            <w:tcW w:w="4666" w:type="dxa"/>
            <w:shd w:val="clear" w:color="auto" w:fill="92CDDC"/>
          </w:tcPr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4.1. Manifestarea interesului pentru practicarea sportului de performanţă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4.2. Cultivarea dorinţei de afirmare în disciplina sportivă practicată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419" w:rsidRPr="00DA145D">
        <w:trPr>
          <w:trHeight w:val="1113"/>
        </w:trPr>
        <w:tc>
          <w:tcPr>
            <w:tcW w:w="1834" w:type="dxa"/>
            <w:vAlign w:val="center"/>
          </w:tcPr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92CDDC"/>
          </w:tcPr>
          <w:p w:rsidR="00B33419" w:rsidRPr="00DA145D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area regulamentului simplificat de tragere, de comportament in poligon, a actiunilor permise si a celor strict interzise</w:t>
            </w:r>
          </w:p>
          <w:p w:rsidR="00B33419" w:rsidRPr="00DA145D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area partilor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componente ale arcului si func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iile lor</w:t>
            </w:r>
          </w:p>
        </w:tc>
        <w:tc>
          <w:tcPr>
            <w:tcW w:w="4666" w:type="dxa"/>
            <w:shd w:val="clear" w:color="auto" w:fill="92CDDC"/>
          </w:tcPr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3.1. Aplicarea, în întreceri şi concursuri sportive, a potenţialului motric şi tehnico-tactic dobândit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33419" w:rsidRDefault="00B33419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395"/>
        <w:gridCol w:w="3402"/>
        <w:gridCol w:w="3224"/>
        <w:gridCol w:w="1714"/>
      </w:tblGrid>
      <w:tr w:rsidR="00B33419" w:rsidRPr="00520517">
        <w:trPr>
          <w:trHeight w:val="250"/>
        </w:trPr>
        <w:tc>
          <w:tcPr>
            <w:tcW w:w="14529" w:type="dxa"/>
            <w:gridSpan w:val="7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B33419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395" w:type="dxa"/>
            <w:tcBorders>
              <w:lef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B33419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B33419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L1-4-7-10-13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Învăţarea 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B33419" w:rsidRDefault="00B33419" w:rsidP="00893D8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985370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B3341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Pr="00363F1E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B33419" w:rsidRPr="00985370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 elementelor tehnice de bază</w:t>
            </w: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ii de efort specific tirului cu arcul: </w:t>
            </w:r>
          </w:p>
          <w:p w:rsidR="00B33419" w:rsidRPr="001036FB" w:rsidRDefault="00B33419" w:rsidP="002C23F0">
            <w:pPr>
              <w:pStyle w:val="Header"/>
              <w:numPr>
                <w:ilvl w:val="0"/>
                <w:numId w:val="38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Invatarea tehnicii de tragere prin exercitii fara arc (simulari – cu sau fara corzi elastice)</w:t>
            </w: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Pregătire fizică generală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Asezarea picioarelor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Orientarea soldurilor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Pozitia capului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Fizarea umarului bratului de arc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Fixarea la barbie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Alinierea cotului bratului de coarda cu linia sagetii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cu umerii jos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fara arcuirea spatelui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Armari cu coarda elastica cu respectarea elementelor invatate</w:t>
            </w:r>
          </w:p>
          <w:p w:rsidR="00B33419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elastica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neelastica</w:t>
            </w: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Genoflexiuni</w:t>
            </w:r>
          </w:p>
          <w:p w:rsidR="00B33419" w:rsidRPr="00520517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Abdomene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5 repetări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</w:tc>
      </w:tr>
      <w:tr w:rsidR="00B33419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2-5-8-11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Învăţarea si consolidarea elementelor tehnice de bază</w:t>
            </w:r>
          </w:p>
          <w:p w:rsidR="00B33419" w:rsidRPr="00520517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B33419" w:rsidRPr="00520517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33419" w:rsidRPr="00520517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395" w:type="dxa"/>
            <w:tcBorders>
              <w:left w:val="single" w:sz="4" w:space="0" w:color="auto"/>
            </w:tcBorders>
            <w:vAlign w:val="center"/>
          </w:tcPr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33419" w:rsidRPr="00520517" w:rsidRDefault="00B33419" w:rsidP="00893D8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Consolidarea </w:t>
            </w: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tehnicii de tragere prin exercitii cu arcul</w:t>
            </w: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Adaptarea pozi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iei la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de concurs</w:t>
            </w: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efort specific tirului cu arcul</w:t>
            </w: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Fixarea mainii in manerul arcului</w:t>
            </w: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Pozitia degetelor pe coarda</w:t>
            </w: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Orientarea antebratului bratului de arc in fazele de ridicare si armare</w:t>
            </w: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Ridicarea arcului cu umerii jos</w:t>
            </w: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Intinderea arcului cu umerii jos si utilizarea muschilor spatelui</w:t>
            </w: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Fixarea mainii de coarda la barbie si alinierea cotului cu linia sagetii</w:t>
            </w: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Pozitia antebratului in faza de fixare pentru a asigura un traseu liber corzii</w:t>
            </w: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Invatarea eliberarii corzii</w:t>
            </w: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Intinderea arcului cu urmarirea alinierii reperelor – tinta, ochitor, coarda</w:t>
            </w:r>
          </w:p>
          <w:p w:rsidR="00B33419" w:rsidRPr="00CE487E" w:rsidRDefault="00B33419" w:rsidP="00893D80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CE487E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Tragere la panou apropiat cu urmarirea elementelor invatate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081624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624">
              <w:rPr>
                <w:rFonts w:ascii="Times New Roman" w:hAnsi="Times New Roman" w:cs="Times New Roman"/>
                <w:sz w:val="20"/>
                <w:szCs w:val="20"/>
              </w:rPr>
              <w:t>Tragere la panou apropiat cu unghi ridicat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Tragere la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de concurs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Joc sportiv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B33419" w:rsidRPr="00520517">
        <w:trPr>
          <w:trHeight w:val="1979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3-6-9-12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Învăţarea 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B33419" w:rsidRDefault="00B33419" w:rsidP="00893D8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985370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B3341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Pr="00363F1E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B33419" w:rsidRPr="00985370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 elementelor tehnice de bază</w:t>
            </w: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ii de efort specific tirului cu arcul: </w:t>
            </w:r>
          </w:p>
          <w:p w:rsidR="00B33419" w:rsidRPr="001036FB" w:rsidRDefault="00B33419" w:rsidP="002C23F0">
            <w:pPr>
              <w:pStyle w:val="Header"/>
              <w:numPr>
                <w:ilvl w:val="0"/>
                <w:numId w:val="38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Invatarea tehnicii de tragere prin exercitii fara arc (simulari – cu sau fara corzi elastice)</w:t>
            </w: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Pregătire fizică generală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Asezarea picioarelor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Orientarea soldurilor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Pozitia capului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Fizarea umarului bratului de arc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Fixarea la barbie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Alinierea cotului bratului de coarda cu linia sagetii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cu umerii jos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fara arcuirea spatelui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Armari cu coarda elastica cu respectarea elementelor invatate</w:t>
            </w:r>
          </w:p>
          <w:p w:rsidR="00B33419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elastica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neelastica</w:t>
            </w: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Genoflexiuni</w:t>
            </w:r>
          </w:p>
          <w:p w:rsidR="00B33419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Abdomene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Streching 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5 repetări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B33419" w:rsidRPr="00520517">
        <w:trPr>
          <w:trHeight w:val="1979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14-15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B33419" w:rsidRPr="00520517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Pr="00520517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Regulie de comportare în competi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>
              <w:rPr>
                <w:i w:val="0"/>
                <w:iCs w:val="0"/>
                <w:sz w:val="20"/>
                <w:szCs w:val="20"/>
              </w:rPr>
              <w:t>ii</w:t>
            </w: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4F2AD8">
              <w:rPr>
                <w:i w:val="0"/>
                <w:iCs w:val="0"/>
                <w:sz w:val="20"/>
                <w:szCs w:val="20"/>
              </w:rPr>
              <w:t>Aplicarea, în întreceri şi concursuri sportive, a potenţialului motric şi tehnico-tactic dobândit</w:t>
            </w:r>
          </w:p>
          <w:p w:rsidR="00B33419" w:rsidRPr="004F2AD8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Pr="004F2AD8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4F2AD8">
              <w:rPr>
                <w:i w:val="0"/>
                <w:iCs w:val="0"/>
                <w:sz w:val="20"/>
                <w:szCs w:val="20"/>
              </w:rPr>
              <w:t xml:space="preserve"> Învingerea emoţiilor negative şi valorificarea optimă a potenţialului motric şi tehnico-tactic, în întreceri şi concursuri</w:t>
            </w:r>
          </w:p>
          <w:p w:rsidR="00B33419" w:rsidRPr="004F2AD8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B33419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B33419" w:rsidRPr="004E5448" w:rsidRDefault="00B33419" w:rsidP="00893D80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B33419" w:rsidRDefault="00B33419" w:rsidP="00893D80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F2AD8">
              <w:rPr>
                <w:rFonts w:ascii="Times New Roman" w:hAnsi="Times New Roman" w:cs="Times New Roman"/>
                <w:sz w:val="20"/>
                <w:szCs w:val="20"/>
              </w:rPr>
              <w:t>elemente de referinta impuse de nivelul performantial standard al varstei</w:t>
            </w:r>
          </w:p>
          <w:p w:rsidR="00B33419" w:rsidRPr="001C427B" w:rsidRDefault="00B33419" w:rsidP="00893D80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1C427B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C427B">
              <w:rPr>
                <w:rFonts w:ascii="Times New Roman" w:hAnsi="Times New Roman" w:cs="Times New Roman"/>
                <w:sz w:val="20"/>
                <w:szCs w:val="20"/>
              </w:rPr>
              <w:t>sportivul incepator trebuie sa cunoasca regulile de baza, respectiv durata tragerii pe seria de 3 sageti – 2 minute, cunoasterea semnalelor de incepere si de incetare a tragerii, precum si notiuni elementare de corectie a abaterilor de zbor a sagetii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prelucrarea regulamentului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programului de concurs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(indica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tehnice)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Desfă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urarea competi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iei</w:t>
            </w:r>
          </w:p>
          <w:p w:rsidR="00B33419" w:rsidRDefault="00B33419" w:rsidP="002C23F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Încălzire panou apropiat</w:t>
            </w:r>
          </w:p>
          <w:p w:rsidR="00B33419" w:rsidRDefault="00B33419" w:rsidP="002C23F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Încălzire pe 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intă - reglaj</w:t>
            </w:r>
          </w:p>
          <w:p w:rsidR="00B33419" w:rsidRDefault="00B33419" w:rsidP="002C23F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1x18 m</w:t>
            </w:r>
          </w:p>
          <w:p w:rsidR="00B33419" w:rsidRDefault="00B33419" w:rsidP="002C23F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Pauza</w:t>
            </w:r>
          </w:p>
          <w:p w:rsidR="00B33419" w:rsidRDefault="00B33419" w:rsidP="002C23F0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1x18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</w:tr>
    </w:tbl>
    <w:p w:rsidR="00B33419" w:rsidRPr="00520517" w:rsidRDefault="00B33419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B33419" w:rsidRPr="00520517" w:rsidRDefault="00B33419" w:rsidP="002C23F0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B33419" w:rsidRPr="00520517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PLANUL DE PREGĂTIRE PE MEZOCICLURI</w:t>
      </w:r>
    </w:p>
    <w:p w:rsidR="00B33419" w:rsidRPr="00520517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B33419" w:rsidRPr="00520517" w:rsidRDefault="00B33419" w:rsidP="002C23F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33419" w:rsidRPr="00520517" w:rsidRDefault="00B33419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B33419" w:rsidRPr="00520517" w:rsidRDefault="00B33419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Anul </w:t>
      </w:r>
      <w:r w:rsidRPr="00520517">
        <w:rPr>
          <w:rFonts w:ascii="Tahoma" w:hAnsi="Tahoma" w:cs="Tahoma"/>
          <w:sz w:val="20"/>
          <w:szCs w:val="20"/>
        </w:rPr>
        <w:t>ș</w:t>
      </w:r>
      <w:r w:rsidRPr="00520517">
        <w:rPr>
          <w:rFonts w:ascii="Times New Roman" w:hAnsi="Times New Roman" w:cs="Times New Roman"/>
          <w:sz w:val="20"/>
          <w:szCs w:val="20"/>
        </w:rPr>
        <w:t>colar/ anul competiţional: ……………………</w:t>
      </w:r>
    </w:p>
    <w:p w:rsidR="00B33419" w:rsidRPr="00520517" w:rsidRDefault="00B33419" w:rsidP="002C23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>Clasa/ grupa: ………………………………………..</w:t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Nivel valoric: 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>începători</w:t>
      </w:r>
      <w:r w:rsidRPr="00520517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520517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52051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20517">
        <w:rPr>
          <w:rFonts w:ascii="Times New Roman" w:hAnsi="Times New Roman" w:cs="Times New Roman"/>
          <w:b/>
          <w:bCs/>
          <w:sz w:val="20"/>
          <w:szCs w:val="20"/>
        </w:rPr>
        <w:t>Etap</w:t>
      </w:r>
      <w:r>
        <w:rPr>
          <w:rFonts w:ascii="Times New Roman" w:hAnsi="Times New Roman" w:cs="Times New Roman"/>
          <w:b/>
          <w:bCs/>
          <w:sz w:val="20"/>
          <w:szCs w:val="20"/>
        </w:rPr>
        <w:t>a de pregătire: competiţională outdoor</w: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ab/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MEZOCICLUL nr. 11</w:t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46" type="#_x0000_t202" style="position:absolute;margin-left:-5.5pt;margin-top:36.8pt;width:493.95pt;height:71.2pt;z-index:251667456">
            <v:textbox style="mso-next-textbox:#_x0000_s1046;mso-fit-shape-to-text:t">
              <w:txbxContent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OBIECTIVE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INTERMEDIARE 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DE PERFORMAN</w:t>
                  </w:r>
                  <w:r w:rsidRPr="00B57FC8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Ț</w:t>
                  </w:r>
                  <w:r w:rsidRPr="00B57FC8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Ă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consolidarea procedeelor tehnice şi a acţiunilor tactice însuşite 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dezvoltarea capacităţii motrice specifice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consolidarea elementelor tehnice de tragere pe distanţa de concurs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învăţarea regulamentului de tragere în competiţiile outdoor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</w:pPr>
                  <w:r>
                    <w:rPr>
                      <w:rFonts w:ascii="Times New Roman" w:hAnsi="Times New Roman" w:cs="Times New Roman"/>
                    </w:rPr>
                    <w:t>- învăţarea regulilor de comportare în antrenament şi concurs</w:t>
                  </w:r>
                  <w:r>
                    <w:t xml:space="preserve"> 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393B82">
                    <w:rPr>
                      <w:rFonts w:ascii="Times New Roman" w:hAnsi="Times New Roman" w:cs="Times New Roman"/>
                    </w:rPr>
                    <w:t>- cultivarea dorinţei de afirmare în concurs</w:t>
                  </w:r>
                </w:p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realizarea a 150 puncte la distanţa 18 m., pe ţinta de 60 cm.</w:t>
                  </w:r>
                </w:p>
                <w:p w:rsidR="00B33419" w:rsidRPr="00393B82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type="square"/>
          </v:shape>
        </w:pict>
      </w:r>
      <w:r w:rsidRPr="00520517">
        <w:rPr>
          <w:rFonts w:ascii="Times New Roman" w:hAnsi="Times New Roman" w:cs="Times New Roman"/>
          <w:b/>
          <w:bCs/>
          <w:sz w:val="20"/>
          <w:szCs w:val="20"/>
        </w:rPr>
        <w:t xml:space="preserve">Perioada: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520517">
        <w:rPr>
          <w:rFonts w:ascii="Times New Roman" w:hAnsi="Times New Roman" w:cs="Times New Roman"/>
          <w:sz w:val="20"/>
          <w:szCs w:val="20"/>
        </w:rPr>
        <w:t>7.0</w:t>
      </w:r>
      <w:r>
        <w:rPr>
          <w:rFonts w:ascii="Times New Roman" w:hAnsi="Times New Roman" w:cs="Times New Roman"/>
          <w:sz w:val="20"/>
          <w:szCs w:val="20"/>
        </w:rPr>
        <w:t>6 – 31</w:t>
      </w:r>
      <w:r w:rsidRPr="00520517">
        <w:rPr>
          <w:rFonts w:ascii="Times New Roman" w:hAnsi="Times New Roman" w:cs="Times New Roman"/>
          <w:sz w:val="20"/>
          <w:szCs w:val="20"/>
        </w:rPr>
        <w:t>.0</w:t>
      </w:r>
      <w:r>
        <w:rPr>
          <w:rFonts w:ascii="Times New Roman" w:hAnsi="Times New Roman" w:cs="Times New Roman"/>
          <w:sz w:val="20"/>
          <w:szCs w:val="20"/>
        </w:rPr>
        <w:t>7</w:t>
      </w:r>
      <w:r w:rsidRPr="00520517">
        <w:rPr>
          <w:rFonts w:ascii="Times New Roman" w:hAnsi="Times New Roman" w:cs="Times New Roman"/>
          <w:sz w:val="20"/>
          <w:szCs w:val="20"/>
        </w:rPr>
        <w:t>.2011</w:t>
      </w:r>
    </w:p>
    <w:p w:rsidR="00B33419" w:rsidRPr="00520517" w:rsidRDefault="00B33419" w:rsidP="002C2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val="en-US"/>
        </w:rPr>
        <w:pict>
          <v:shape id="_x0000_s1047" type="#_x0000_t202" style="position:absolute;margin-left:495pt;margin-top:21.3pt;width:227.75pt;height:71.2pt;z-index:251668480">
            <v:textbox style="mso-next-textbox:#_x0000_s1047;mso-fit-shape-to-text:t">
              <w:txbxContent>
                <w:p w:rsidR="00B33419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  <w:b/>
                      <w:bCs/>
                    </w:rPr>
                    <w:t>Dotări materiale necesare</w:t>
                  </w:r>
                  <w:r w:rsidRPr="00D02D0B">
                    <w:rPr>
                      <w:rFonts w:ascii="Times New Roman" w:hAnsi="Times New Roman" w:cs="Times New Roman"/>
                    </w:rPr>
                    <w:t xml:space="preserve">:  </w:t>
                  </w:r>
                </w:p>
                <w:p w:rsidR="00B33419" w:rsidRPr="00D02D0B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 xml:space="preserve"> - arc lamelă cu mâner, 8-12 lbs. (cl.I-II)</w:t>
                  </w:r>
                </w:p>
                <w:p w:rsidR="00B33419" w:rsidRPr="00D02D0B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>- arc crosă lemn sau plastic (max. 600g.), lame recurbate, 14-18 lbs. (cl. III-IV)</w:t>
                  </w:r>
                </w:p>
                <w:p w:rsidR="00B33419" w:rsidRPr="00D02D0B" w:rsidRDefault="00B33419" w:rsidP="002C23F0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02D0B">
                    <w:rPr>
                      <w:rFonts w:ascii="Times New Roman" w:hAnsi="Times New Roman" w:cs="Times New Roman"/>
                    </w:rPr>
                    <w:t>- corzi elastice, flexori palmari, gyro-twister</w:t>
                  </w:r>
                </w:p>
              </w:txbxContent>
            </v:textbox>
            <w10:wrap type="square"/>
          </v:shape>
        </w:pict>
      </w:r>
    </w:p>
    <w:p w:rsidR="00B33419" w:rsidRDefault="00B33419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B33419" w:rsidRDefault="00B33419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B33419" w:rsidRDefault="00B33419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4"/>
        <w:gridCol w:w="3578"/>
        <w:gridCol w:w="4332"/>
        <w:gridCol w:w="4666"/>
      </w:tblGrid>
      <w:tr w:rsidR="00B33419" w:rsidRPr="00520517">
        <w:trPr>
          <w:trHeight w:val="252"/>
        </w:trPr>
        <w:tc>
          <w:tcPr>
            <w:tcW w:w="14410" w:type="dxa"/>
            <w:gridSpan w:val="4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OBIECTIVE DE INSTRUIRE </w:t>
            </w:r>
            <w:r w:rsidRPr="00520517">
              <w:rPr>
                <w:rFonts w:ascii="Tahoma" w:hAnsi="Tahoma" w:cs="Tahoma"/>
                <w:b/>
                <w:bCs/>
                <w:sz w:val="20"/>
                <w:szCs w:val="20"/>
              </w:rPr>
              <w:t>Ș</w:t>
            </w: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OBIECTIVE DE REFERINŢĂ</w:t>
            </w:r>
          </w:p>
        </w:tc>
      </w:tr>
      <w:tr w:rsidR="00B33419" w:rsidRPr="00520517">
        <w:trPr>
          <w:trHeight w:val="252"/>
        </w:trPr>
        <w:tc>
          <w:tcPr>
            <w:tcW w:w="5412" w:type="dxa"/>
            <w:gridSpan w:val="2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UNITATEA DE ÎNVĂŢARE</w:t>
            </w:r>
          </w:p>
        </w:tc>
        <w:tc>
          <w:tcPr>
            <w:tcW w:w="4332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INSTRUIRE</w:t>
            </w:r>
          </w:p>
        </w:tc>
        <w:tc>
          <w:tcPr>
            <w:tcW w:w="4666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</w:tr>
      <w:tr w:rsidR="00B33419" w:rsidRPr="00520517">
        <w:trPr>
          <w:trHeight w:val="264"/>
        </w:trPr>
        <w:tc>
          <w:tcPr>
            <w:tcW w:w="5412" w:type="dxa"/>
            <w:gridSpan w:val="2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4332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4666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</w:t>
            </w:r>
          </w:p>
        </w:tc>
      </w:tr>
      <w:tr w:rsidR="00B33419" w:rsidRPr="00DA145D">
        <w:trPr>
          <w:trHeight w:val="350"/>
        </w:trPr>
        <w:tc>
          <w:tcPr>
            <w:tcW w:w="1834" w:type="dxa"/>
            <w:vAlign w:val="center"/>
          </w:tcPr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fizică</w:t>
            </w:r>
          </w:p>
        </w:tc>
        <w:tc>
          <w:tcPr>
            <w:tcW w:w="3578" w:type="dxa"/>
            <w:vAlign w:val="center"/>
          </w:tcPr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Indici somato-funcţionali generali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Deprinderi 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 priceperi motrice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Calităţi motrice de bază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Indici somato-funcţionali specifici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Calităţi motrice specifice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Metode 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 mijloace de dezvoltare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Metode/ procedee de cre</w:t>
            </w:r>
            <w:r w:rsidRPr="00DA145D">
              <w:rPr>
                <w:rFonts w:ascii="Tahoma" w:hAnsi="Tahoma" w:cs="Tahoma"/>
                <w:sz w:val="20"/>
                <w:szCs w:val="20"/>
              </w:rPr>
              <w:t>ș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tere</w:t>
            </w:r>
          </w:p>
        </w:tc>
        <w:tc>
          <w:tcPr>
            <w:tcW w:w="4332" w:type="dxa"/>
            <w:shd w:val="clear" w:color="auto" w:fill="92CDDC"/>
          </w:tcPr>
          <w:p w:rsidR="00B33419" w:rsidRPr="00DA145D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dezvoltarea musculară generală</w:t>
            </w:r>
          </w:p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dezvoltarea capacităţii de bilateralitate (ambidextrie) </w:t>
            </w:r>
          </w:p>
          <w:p w:rsidR="00B33419" w:rsidRPr="00DA145D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întărirea ligamentelor la nivelul articulaţiei mâinii</w:t>
            </w:r>
          </w:p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dezvoltarea musculaturii centurii scapulare şi a flexorilor palmari </w:t>
            </w:r>
          </w:p>
          <w:p w:rsidR="00B33419" w:rsidRPr="00DA145D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îmbunătăţirea echilibrului postural</w:t>
            </w:r>
          </w:p>
        </w:tc>
        <w:tc>
          <w:tcPr>
            <w:tcW w:w="4666" w:type="dxa"/>
            <w:shd w:val="clear" w:color="auto" w:fill="92CDDC"/>
          </w:tcPr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3.1. Aplicarea în probe de control a potenţialului motric şi tehnico-tactic dobândit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probele de control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419" w:rsidRPr="00DA145D">
        <w:trPr>
          <w:trHeight w:val="542"/>
        </w:trPr>
        <w:tc>
          <w:tcPr>
            <w:tcW w:w="1834" w:type="dxa"/>
            <w:vAlign w:val="center"/>
          </w:tcPr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tehnică</w:t>
            </w:r>
          </w:p>
        </w:tc>
        <w:tc>
          <w:tcPr>
            <w:tcW w:w="3578" w:type="dxa"/>
            <w:vAlign w:val="center"/>
          </w:tcPr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 tehnice de bază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Procedee tehnice recomandate individual</w:t>
            </w:r>
          </w:p>
        </w:tc>
        <w:tc>
          <w:tcPr>
            <w:tcW w:w="4332" w:type="dxa"/>
            <w:shd w:val="clear" w:color="auto" w:fill="92CDDC"/>
          </w:tcPr>
          <w:p w:rsidR="00B33419" w:rsidRPr="005E654B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Învăţarea şi consolidarea procedeelor tehnice de bază, specifice tirului cu arcul şi aplicarea lor cu  eficienţă  în competiţiile sportive</w:t>
            </w:r>
          </w:p>
          <w:p w:rsidR="00B33419" w:rsidRPr="00DA145D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Individual:</w:t>
            </w:r>
          </w:p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in abordarea tehnicii de tragere se va tine cont de particularitatile morfo-functionale ale fiecarui sportiv, cautandu-se pozitiile comode</w:t>
            </w:r>
          </w:p>
          <w:p w:rsidR="00B33419" w:rsidRPr="005E654B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54B">
              <w:rPr>
                <w:rFonts w:ascii="Times New Roman" w:hAnsi="Times New Roman" w:cs="Times New Roman"/>
                <w:sz w:val="20"/>
                <w:szCs w:val="20"/>
              </w:rPr>
              <w:t xml:space="preserve"> executia se raporteaza la elemente tehnice la cerintele tehnicii de baza a categoriei, respectiv se va urmari: aliniere, echilibrarea corpului cu arcul si orientarea spre tinta</w:t>
            </w:r>
          </w:p>
        </w:tc>
        <w:tc>
          <w:tcPr>
            <w:tcW w:w="4666" w:type="dxa"/>
            <w:shd w:val="clear" w:color="auto" w:fill="92CDDC"/>
          </w:tcPr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2.1. Învăţarea procedeelor tehnice de bază, specifice disciplinei sportive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2.2. Însuşirea acţiunilor tactice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individuale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 elementare,  specifice disciplinei sportive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2.3. Consolidarea procedeelor tehnice şi a acţiunilor tactice însuşite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419" w:rsidRPr="00DA145D">
        <w:trPr>
          <w:trHeight w:val="1421"/>
        </w:trPr>
        <w:tc>
          <w:tcPr>
            <w:tcW w:w="1834" w:type="dxa"/>
            <w:vAlign w:val="center"/>
          </w:tcPr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tactică</w:t>
            </w:r>
          </w:p>
        </w:tc>
        <w:tc>
          <w:tcPr>
            <w:tcW w:w="3578" w:type="dxa"/>
            <w:vAlign w:val="center"/>
          </w:tcPr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Acţiuni tactice recomandate individual</w:t>
            </w:r>
          </w:p>
          <w:p w:rsidR="00B33419" w:rsidRPr="00DA145D" w:rsidRDefault="00B33419" w:rsidP="00893D80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DA145D" w:rsidRDefault="00B33419" w:rsidP="00893D80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2" w:type="dxa"/>
            <w:shd w:val="clear" w:color="auto" w:fill="92CDDC"/>
          </w:tcPr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însuşirea ac</w:t>
            </w:r>
            <w:r w:rsidRPr="006A3371">
              <w:rPr>
                <w:rFonts w:ascii="Tahoma" w:hAnsi="Tahoma" w:cs="Tahoma"/>
                <w:sz w:val="20"/>
                <w:szCs w:val="20"/>
              </w:rPr>
              <w:t>ț</w:t>
            </w: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iunilor tactice individuale elementare,  specifice tirului cu arcul</w:t>
            </w:r>
          </w:p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B33419" w:rsidRPr="006A3371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A3371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6" w:type="dxa"/>
            <w:shd w:val="clear" w:color="auto" w:fill="92CDDC"/>
          </w:tcPr>
          <w:p w:rsidR="00B33419" w:rsidRPr="00DA145D" w:rsidRDefault="00B33419" w:rsidP="00893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Însuşirea acţiunilor tactice individuale elementare,  specifice tirului cu arcul</w:t>
            </w:r>
          </w:p>
        </w:tc>
      </w:tr>
      <w:tr w:rsidR="00B33419" w:rsidRPr="00DA145D">
        <w:trPr>
          <w:trHeight w:val="436"/>
        </w:trPr>
        <w:tc>
          <w:tcPr>
            <w:tcW w:w="1834" w:type="dxa"/>
            <w:vAlign w:val="center"/>
          </w:tcPr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psihologică</w:t>
            </w:r>
          </w:p>
        </w:tc>
        <w:tc>
          <w:tcPr>
            <w:tcW w:w="3578" w:type="dxa"/>
            <w:vAlign w:val="center"/>
          </w:tcPr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Trăsături psihice dominante</w:t>
            </w:r>
          </w:p>
        </w:tc>
        <w:tc>
          <w:tcPr>
            <w:tcW w:w="4332" w:type="dxa"/>
            <w:shd w:val="clear" w:color="auto" w:fill="92CDDC"/>
          </w:tcPr>
          <w:p w:rsidR="00B33419" w:rsidRPr="00DA145D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 xml:space="preserve">cresterea capacitatii de concentrare a atentiei si distingerea elementelor cu randament mare </w:t>
            </w:r>
          </w:p>
          <w:p w:rsidR="00B33419" w:rsidRPr="00DA145D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cultivarea increderii de sine si a dorintei de a invinge</w:t>
            </w:r>
          </w:p>
        </w:tc>
        <w:tc>
          <w:tcPr>
            <w:tcW w:w="4666" w:type="dxa"/>
            <w:shd w:val="clear" w:color="auto" w:fill="92CDDC"/>
          </w:tcPr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4.1. Manifestarea interesului pentru practicarea sportului de performanţă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4.2. Cultivarea dorinţei de afirmare în disciplina sportivă practicată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3419" w:rsidRPr="00DA145D">
        <w:trPr>
          <w:trHeight w:val="1113"/>
        </w:trPr>
        <w:tc>
          <w:tcPr>
            <w:tcW w:w="1834" w:type="dxa"/>
            <w:vAlign w:val="center"/>
          </w:tcPr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Pregătirea 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metodică/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teoretică</w:t>
            </w:r>
          </w:p>
        </w:tc>
        <w:tc>
          <w:tcPr>
            <w:tcW w:w="3578" w:type="dxa"/>
            <w:vAlign w:val="center"/>
          </w:tcPr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Protecţie individuală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Randament sportiv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Prevederi regulamentare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Reguli de comportament</w:t>
            </w:r>
          </w:p>
          <w:p w:rsidR="00B33419" w:rsidRPr="00DA145D" w:rsidRDefault="00B33419" w:rsidP="00893D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Culturalitate</w:t>
            </w:r>
          </w:p>
        </w:tc>
        <w:tc>
          <w:tcPr>
            <w:tcW w:w="4332" w:type="dxa"/>
            <w:shd w:val="clear" w:color="auto" w:fill="92CDDC"/>
          </w:tcPr>
          <w:p w:rsidR="00B33419" w:rsidRPr="00DA145D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area regulamentului simplificat de tragere, de comportament in poligon, a actiunilor permise si a celor strict interzise</w:t>
            </w:r>
          </w:p>
          <w:p w:rsidR="00B33419" w:rsidRPr="00DA145D" w:rsidRDefault="00B33419" w:rsidP="00893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area partilor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componente ale arcului si func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iile lor</w:t>
            </w:r>
          </w:p>
        </w:tc>
        <w:tc>
          <w:tcPr>
            <w:tcW w:w="4666" w:type="dxa"/>
            <w:shd w:val="clear" w:color="auto" w:fill="92CDDC"/>
          </w:tcPr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3.1. Aplicarea, în întreceri şi concursuri sportive, a potenţialului motric şi tehnico-tactic dobândit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145D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B33419" w:rsidRPr="00DA145D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33419" w:rsidRDefault="00B33419" w:rsidP="002C23F0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679"/>
        <w:gridCol w:w="2014"/>
        <w:gridCol w:w="2395"/>
        <w:gridCol w:w="3402"/>
        <w:gridCol w:w="3224"/>
        <w:gridCol w:w="1714"/>
      </w:tblGrid>
      <w:tr w:rsidR="00B33419" w:rsidRPr="00520517">
        <w:trPr>
          <w:trHeight w:val="250"/>
        </w:trPr>
        <w:tc>
          <w:tcPr>
            <w:tcW w:w="14529" w:type="dxa"/>
            <w:gridSpan w:val="7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PROIECŢIA MEZOCICLULUI PE NUMĂR DE LECŢII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(15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lecţii)</w:t>
            </w:r>
          </w:p>
        </w:tc>
      </w:tr>
      <w:tr w:rsidR="00B33419" w:rsidRPr="00520517">
        <w:trPr>
          <w:trHeight w:val="250"/>
        </w:trPr>
        <w:tc>
          <w:tcPr>
            <w:tcW w:w="1101" w:type="dxa"/>
            <w:tcBorders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Numărul lecţiei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operaţionale</w:t>
            </w:r>
          </w:p>
        </w:tc>
        <w:tc>
          <w:tcPr>
            <w:tcW w:w="2395" w:type="dxa"/>
            <w:tcBorders>
              <w:lef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Obiective de referinţă</w:t>
            </w:r>
          </w:p>
        </w:tc>
        <w:tc>
          <w:tcPr>
            <w:tcW w:w="3402" w:type="dxa"/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Conţinuturi</w:t>
            </w:r>
          </w:p>
        </w:tc>
        <w:tc>
          <w:tcPr>
            <w:tcW w:w="3224" w:type="dxa"/>
            <w:tcBorders>
              <w:righ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Mijloace</w:t>
            </w:r>
          </w:p>
        </w:tc>
        <w:tc>
          <w:tcPr>
            <w:tcW w:w="1714" w:type="dxa"/>
            <w:tcBorders>
              <w:left w:val="single" w:sz="4" w:space="0" w:color="auto"/>
            </w:tcBorders>
            <w:vAlign w:val="center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Dozare</w:t>
            </w:r>
          </w:p>
        </w:tc>
      </w:tr>
      <w:tr w:rsidR="00B33419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402" w:type="dxa"/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</w:t>
            </w:r>
          </w:p>
        </w:tc>
      </w:tr>
      <w:tr w:rsidR="00B33419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L1-4-7-10-13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Învăţarea 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B33419" w:rsidRDefault="00B33419" w:rsidP="00893D8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985370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B3341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Pr="00363F1E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B33419" w:rsidRPr="00985370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 elementelor tehnice de bază</w:t>
            </w: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ii de efort specific tirului cu arcul: </w:t>
            </w:r>
          </w:p>
          <w:p w:rsidR="00B33419" w:rsidRPr="001036FB" w:rsidRDefault="00B33419" w:rsidP="002C23F0">
            <w:pPr>
              <w:pStyle w:val="Header"/>
              <w:numPr>
                <w:ilvl w:val="0"/>
                <w:numId w:val="38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Invatarea tehnicii de tragere prin exercitii fara arc (simulari – cu sau fara corzi elastice)</w:t>
            </w: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Pregătire fizică generală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Asezarea picioarelor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Orientarea soldurilor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Pozitia capului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Fizarea umarului bratului de arc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Fixarea la barbie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Alinierea cotului bratului de coarda cu linia sagetii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cu umerii jos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fara arcuirea spatelui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Armari cu coarda elastica cu respectarea elementelor invatate</w:t>
            </w:r>
          </w:p>
          <w:p w:rsidR="00B33419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elastica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neelastica</w:t>
            </w: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Genoflexiuni</w:t>
            </w:r>
          </w:p>
          <w:p w:rsidR="00B33419" w:rsidRPr="00520517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Abdomene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5 repetări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</w:tc>
      </w:tr>
      <w:tr w:rsidR="00B33419" w:rsidRPr="00520517">
        <w:trPr>
          <w:trHeight w:val="262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2-5-8-11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Învăţarea si consolidarea elementelor tehnice de bază</w:t>
            </w:r>
          </w:p>
          <w:p w:rsidR="00B33419" w:rsidRPr="00520517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Dezvoltarea capacităţii  de efort  specifice tirului cu arcul</w:t>
            </w:r>
          </w:p>
          <w:p w:rsidR="00B33419" w:rsidRPr="00520517" w:rsidRDefault="00B33419" w:rsidP="00893D80">
            <w:pPr>
              <w:pStyle w:val="LasfarsitulPeparcursul"/>
              <w:rPr>
                <w:i w:val="0"/>
                <w:iCs w:val="0"/>
                <w:sz w:val="20"/>
                <w:szCs w:val="20"/>
              </w:rPr>
            </w:pPr>
          </w:p>
          <w:p w:rsidR="00B33419" w:rsidRPr="00520517" w:rsidRDefault="00B33419" w:rsidP="002C23F0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520517">
              <w:rPr>
                <w:i w:val="0"/>
                <w:iCs w:val="0"/>
                <w:sz w:val="20"/>
                <w:szCs w:val="20"/>
              </w:rPr>
              <w:t>Reguli de comportare</w:t>
            </w:r>
            <w:r>
              <w:rPr>
                <w:i w:val="0"/>
                <w:iCs w:val="0"/>
                <w:sz w:val="20"/>
                <w:szCs w:val="20"/>
              </w:rPr>
              <w:t xml:space="preserve"> în antrenament</w:t>
            </w:r>
          </w:p>
        </w:tc>
        <w:tc>
          <w:tcPr>
            <w:tcW w:w="2395" w:type="dxa"/>
            <w:tcBorders>
              <w:left w:val="single" w:sz="4" w:space="0" w:color="auto"/>
            </w:tcBorders>
            <w:vAlign w:val="center"/>
          </w:tcPr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33419" w:rsidRPr="00520517" w:rsidRDefault="00B33419" w:rsidP="00893D80">
            <w:pPr>
              <w:pStyle w:val="LasfarsitulPeparcursul"/>
              <w:ind w:left="720"/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402" w:type="dxa"/>
          </w:tcPr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Consolidarea </w:t>
            </w: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tehnicii de tragere prin exercitii cu arcul</w:t>
            </w: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Adaptarea pozi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iei la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de concurs</w:t>
            </w: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de efort specific tirului cu arcul</w:t>
            </w: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Fixarea mainii in manerul arcului</w:t>
            </w: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Pozitia degetelor pe coarda</w:t>
            </w: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Orientarea antebratului bratului de arc in fazele de ridicare si armare</w:t>
            </w: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Ridicarea arcului cu umerii jos</w:t>
            </w: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Intinderea arcului cu umerii jos si utilizarea muschilor spatelui</w:t>
            </w: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Fixarea mainii de coarda la barbie si alinierea cotului cu linia sagetii</w:t>
            </w: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Pozitia antebratului in faza de fixare pentru a asigura un traseu liber corzii</w:t>
            </w: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Invatarea eliberarii corzii</w:t>
            </w:r>
          </w:p>
          <w:p w:rsidR="00B33419" w:rsidRPr="00CE487E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Intinderea arcului cu urmarirea alinierii reperelor – tinta, ochitor, coarda</w:t>
            </w:r>
          </w:p>
          <w:p w:rsidR="00B33419" w:rsidRPr="00CE487E" w:rsidRDefault="00B33419" w:rsidP="00893D80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CE487E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Tragere la panou apropiat cu urmarirea elementelor invatate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081624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624">
              <w:rPr>
                <w:rFonts w:ascii="Times New Roman" w:hAnsi="Times New Roman" w:cs="Times New Roman"/>
                <w:sz w:val="20"/>
                <w:szCs w:val="20"/>
              </w:rPr>
              <w:t>Tragere la panou apropiat cu unghi ridicat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Tragere la distan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 de concurs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Joc sportiv</w:t>
            </w: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serii x 3 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B33419" w:rsidRPr="00520517">
        <w:trPr>
          <w:trHeight w:val="1979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3-6-9-12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 xml:space="preserve">Învăţarea procedeelor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tehnice de bază</w:t>
            </w:r>
          </w:p>
          <w:p w:rsidR="00B33419" w:rsidRDefault="00B33419" w:rsidP="00893D80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985370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985370">
              <w:rPr>
                <w:rFonts w:ascii="Times New Roman" w:hAnsi="Times New Roman" w:cs="Times New Roman"/>
                <w:sz w:val="20"/>
                <w:szCs w:val="20"/>
              </w:rPr>
              <w:t>Creşterea nivelului indicilor  motricităţii generale</w:t>
            </w:r>
          </w:p>
          <w:p w:rsidR="00B33419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Pr="00363F1E" w:rsidRDefault="00B33419" w:rsidP="00893D80">
            <w:pPr>
              <w:numPr>
                <w:ilvl w:val="0"/>
                <w:numId w:val="1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363F1E">
              <w:rPr>
                <w:rFonts w:ascii="Times New Roman" w:hAnsi="Times New Roman" w:cs="Times New Roman"/>
                <w:sz w:val="20"/>
                <w:szCs w:val="20"/>
              </w:rPr>
              <w:t>Dezvoltarea calităţilor motrice de bază</w:t>
            </w:r>
          </w:p>
          <w:p w:rsidR="00B33419" w:rsidRPr="00985370" w:rsidRDefault="00B33419" w:rsidP="00893D80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Îmbunătăţirea deprinderilor motrice de bază/ utilitar-aplicative necesare practicării disciplinei sportive</w:t>
            </w:r>
          </w:p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Creşterea indicilor de manifestare a calităţilor motrice de bază şi a celor specifice, potrivit vârstei şi a sexului</w:t>
            </w:r>
          </w:p>
          <w:p w:rsidR="00B33419" w:rsidRPr="00520517" w:rsidRDefault="00B33419" w:rsidP="00893D80">
            <w:pPr>
              <w:pStyle w:val="LasfarsitulPeparcursul"/>
              <w:numPr>
                <w:ilvl w:val="0"/>
                <w:numId w:val="1"/>
              </w:numPr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</w:pPr>
            <w:r w:rsidRPr="00520517">
              <w:rPr>
                <w:i w:val="0"/>
                <w:iCs w:val="0"/>
                <w:color w:val="000000"/>
                <w:sz w:val="20"/>
                <w:szCs w:val="20"/>
                <w:lang w:val="ro-RO"/>
              </w:rPr>
              <w:t>Învăţarea procedeelor tehnice de bază, specifice disciplinei sportive</w:t>
            </w:r>
          </w:p>
        </w:tc>
        <w:tc>
          <w:tcPr>
            <w:tcW w:w="3402" w:type="dxa"/>
          </w:tcPr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Consolidarea elementelor tehnice de bază</w:t>
            </w: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Dezvoltarea capacită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ii de efort specific tirului cu arcul: </w:t>
            </w:r>
          </w:p>
          <w:p w:rsidR="00B33419" w:rsidRPr="001036FB" w:rsidRDefault="00B33419" w:rsidP="002C23F0">
            <w:pPr>
              <w:pStyle w:val="Header"/>
              <w:numPr>
                <w:ilvl w:val="0"/>
                <w:numId w:val="38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Invatarea tehnicii de tragere prin exercitii fara arc (simulari – cu sau fara corzi elastice)</w:t>
            </w: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Pregătire fizică generală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Program de încălzire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Exerciţii de dezvoltare a mobilităţii articulare</w:t>
            </w:r>
          </w:p>
          <w:p w:rsidR="00B33419" w:rsidRPr="00520517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Consolidarea poziţiei corecte a corpului pentru tragere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Asezarea picioarelor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Orientarea soldurilor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Pozitia capului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Fizarea umarului bratului de arc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Fixarea la barbie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Alinierea cotului bratului de coarda cu linia sagetii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cu umerii jos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Ridicarea bratelor fara arcuirea spatelui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Armari cu coarda elastica cu respectarea elementelor invatate</w:t>
            </w:r>
          </w:p>
          <w:p w:rsidR="00B33419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elastica</w:t>
            </w:r>
          </w:p>
          <w:p w:rsidR="00B33419" w:rsidRPr="001036FB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6FB">
              <w:rPr>
                <w:rFonts w:ascii="Times New Roman" w:hAnsi="Times New Roman" w:cs="Times New Roman"/>
                <w:sz w:val="20"/>
                <w:szCs w:val="20"/>
              </w:rPr>
              <w:t>Declansari cu coarda neelastica</w:t>
            </w:r>
          </w:p>
          <w:p w:rsidR="00B33419" w:rsidRDefault="00B33419" w:rsidP="00893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Genoflexiuni</w:t>
            </w:r>
          </w:p>
          <w:p w:rsidR="00B33419" w:rsidRDefault="00B33419" w:rsidP="002C23F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487E">
              <w:rPr>
                <w:rFonts w:ascii="Times New Roman" w:hAnsi="Times New Roman" w:cs="Times New Roman"/>
                <w:sz w:val="20"/>
                <w:szCs w:val="20"/>
              </w:rPr>
              <w:t>Abdomene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Streching 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min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Serii de 5 repetări</w:t>
            </w: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Nr. variabil de serii /element tehnic</w:t>
            </w:r>
          </w:p>
          <w:p w:rsidR="00B33419" w:rsidRDefault="00B33419" w:rsidP="00893D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5x5</w:t>
            </w:r>
          </w:p>
          <w:p w:rsidR="00B33419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93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min</w:t>
            </w:r>
          </w:p>
        </w:tc>
      </w:tr>
      <w:tr w:rsidR="00B33419" w:rsidRPr="00520517">
        <w:trPr>
          <w:trHeight w:val="416"/>
        </w:trPr>
        <w:tc>
          <w:tcPr>
            <w:tcW w:w="1101" w:type="dxa"/>
            <w:tcBorders>
              <w:right w:val="single" w:sz="4" w:space="0" w:color="auto"/>
            </w:tcBorders>
          </w:tcPr>
          <w:p w:rsidR="00B33419" w:rsidRDefault="00B33419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 14-15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Pr="00520517" w:rsidRDefault="00B33419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:rsidR="00B33419" w:rsidRDefault="00B33419" w:rsidP="007358C7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C</w:t>
            </w:r>
            <w:r w:rsidRPr="00520517">
              <w:rPr>
                <w:i w:val="0"/>
                <w:iCs w:val="0"/>
                <w:sz w:val="20"/>
                <w:szCs w:val="20"/>
              </w:rPr>
              <w:t>onsolidarea elementelor tehnice de bază</w:t>
            </w:r>
          </w:p>
          <w:p w:rsidR="00B33419" w:rsidRPr="00520517" w:rsidRDefault="00B33419" w:rsidP="008B54B6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Pr="00520517" w:rsidRDefault="00B33419" w:rsidP="007358C7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Regulie de comportare în competi</w:t>
            </w:r>
            <w:r>
              <w:rPr>
                <w:rFonts w:ascii="Tahoma" w:hAnsi="Tahoma" w:cs="Tahoma"/>
                <w:i w:val="0"/>
                <w:iCs w:val="0"/>
                <w:sz w:val="20"/>
                <w:szCs w:val="20"/>
              </w:rPr>
              <w:t>ț</w:t>
            </w:r>
            <w:r>
              <w:rPr>
                <w:i w:val="0"/>
                <w:iCs w:val="0"/>
                <w:sz w:val="20"/>
                <w:szCs w:val="20"/>
              </w:rPr>
              <w:t>ii</w:t>
            </w:r>
          </w:p>
        </w:tc>
        <w:tc>
          <w:tcPr>
            <w:tcW w:w="2395" w:type="dxa"/>
            <w:tcBorders>
              <w:left w:val="single" w:sz="4" w:space="0" w:color="auto"/>
            </w:tcBorders>
          </w:tcPr>
          <w:p w:rsidR="00B33419" w:rsidRDefault="00B33419" w:rsidP="007358C7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4F2AD8">
              <w:rPr>
                <w:i w:val="0"/>
                <w:iCs w:val="0"/>
                <w:sz w:val="20"/>
                <w:szCs w:val="20"/>
              </w:rPr>
              <w:t>Aplicarea, în întreceri şi concursuri sportive, a potenţialului motric şi tehnico-tactic dobândit</w:t>
            </w:r>
          </w:p>
          <w:p w:rsidR="00B33419" w:rsidRPr="004F2AD8" w:rsidRDefault="00B33419" w:rsidP="008B54B6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  <w:p w:rsidR="00B33419" w:rsidRPr="004F2AD8" w:rsidRDefault="00B33419" w:rsidP="007358C7">
            <w:pPr>
              <w:pStyle w:val="LasfarsitulPeparcursul"/>
              <w:numPr>
                <w:ilvl w:val="0"/>
                <w:numId w:val="6"/>
              </w:numPr>
              <w:rPr>
                <w:i w:val="0"/>
                <w:iCs w:val="0"/>
                <w:sz w:val="20"/>
                <w:szCs w:val="20"/>
              </w:rPr>
            </w:pPr>
            <w:r w:rsidRPr="004F2AD8">
              <w:rPr>
                <w:i w:val="0"/>
                <w:iCs w:val="0"/>
                <w:sz w:val="20"/>
                <w:szCs w:val="20"/>
              </w:rPr>
              <w:t xml:space="preserve"> Învingerea emoţiilor negative şi valorificarea optimă a potenţialului motric şi tehnico-tactic, în întreceri şi concursuri</w:t>
            </w:r>
          </w:p>
          <w:p w:rsidR="00B33419" w:rsidRPr="004F2AD8" w:rsidRDefault="00B33419" w:rsidP="008B54B6">
            <w:pPr>
              <w:pStyle w:val="LasfarsitulPeparcursul"/>
              <w:ind w:left="360"/>
              <w:rPr>
                <w:i w:val="0"/>
                <w:iCs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B33419" w:rsidRDefault="00B33419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adaptarea la conditiile impuse de regulament de concurs specific varstei</w:t>
            </w:r>
          </w:p>
          <w:p w:rsidR="00B33419" w:rsidRDefault="00B33419" w:rsidP="0094234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E5448">
              <w:rPr>
                <w:rFonts w:ascii="Times New Roman" w:hAnsi="Times New Roman" w:cs="Times New Roman"/>
                <w:sz w:val="20"/>
                <w:szCs w:val="20"/>
              </w:rPr>
              <w:t>imbunatatirea abilitatilor personale in vederea realizarii obiectivelor cifrice</w:t>
            </w:r>
          </w:p>
          <w:p w:rsidR="00B33419" w:rsidRPr="001C427B" w:rsidRDefault="00B33419" w:rsidP="0094234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4F2AD8">
              <w:rPr>
                <w:rFonts w:ascii="Times New Roman" w:hAnsi="Times New Roman" w:cs="Times New Roman"/>
                <w:sz w:val="20"/>
                <w:szCs w:val="20"/>
              </w:rPr>
              <w:t>elemente de referinta impuse de nivelul performantial standard al varstei</w:t>
            </w:r>
          </w:p>
          <w:p w:rsidR="00B33419" w:rsidRPr="001C427B" w:rsidRDefault="00B33419" w:rsidP="008B54B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1C427B">
              <w:rPr>
                <w:rFonts w:ascii="Times New Roman" w:hAnsi="Times New Roman" w:cs="Times New Roman"/>
                <w:sz w:val="20"/>
                <w:szCs w:val="20"/>
              </w:rPr>
              <w:t>sportivul incepator trebuie sa cunoasca regulile de baza, respectiv durata tragerii pe seria de 3 sageti – 2 minute, cunoasterea semnalelor de incepere si de incetare a tragerii, precum si notiuni elementare de corectie a abaterilor de zbor a sagetii</w:t>
            </w:r>
          </w:p>
        </w:tc>
        <w:tc>
          <w:tcPr>
            <w:tcW w:w="3224" w:type="dxa"/>
            <w:tcBorders>
              <w:right w:val="single" w:sz="4" w:space="0" w:color="auto"/>
            </w:tcBorders>
          </w:tcPr>
          <w:p w:rsidR="00B33419" w:rsidRDefault="00B33419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Organizarea grupei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prelucrarea regulamentului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programului de concurs</w:t>
            </w: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33419" w:rsidRPr="00520517" w:rsidRDefault="00B33419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(indica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ii tehnice)</w:t>
            </w:r>
          </w:p>
          <w:p w:rsidR="00B33419" w:rsidRPr="00520517" w:rsidRDefault="00B33419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Desfă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urarea competi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iei</w:t>
            </w:r>
          </w:p>
          <w:p w:rsidR="00B33419" w:rsidRDefault="00B33419" w:rsidP="007358C7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Încălzire panou apropiat</w:t>
            </w:r>
          </w:p>
          <w:p w:rsidR="00B33419" w:rsidRDefault="00B33419" w:rsidP="007358C7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Încălzire pe 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intă - reglaj</w:t>
            </w:r>
          </w:p>
          <w:p w:rsidR="00B33419" w:rsidRDefault="00B33419" w:rsidP="007358C7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1x18 m</w:t>
            </w:r>
          </w:p>
          <w:p w:rsidR="00B33419" w:rsidRDefault="00B33419" w:rsidP="007358C7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Pauza</w:t>
            </w:r>
          </w:p>
          <w:p w:rsidR="00B33419" w:rsidRDefault="00B33419" w:rsidP="007358C7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1x18</w:t>
            </w:r>
          </w:p>
          <w:p w:rsidR="00B33419" w:rsidRDefault="00B33419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B54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B33419" w:rsidRPr="00520517" w:rsidRDefault="00B33419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51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min</w:t>
            </w:r>
          </w:p>
          <w:p w:rsidR="00B33419" w:rsidRPr="00520517" w:rsidRDefault="00B33419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Pr="00520517" w:rsidRDefault="00B33419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19" w:rsidRDefault="00B33419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B33419" w:rsidRDefault="00B33419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min</w:t>
            </w:r>
          </w:p>
          <w:p w:rsidR="00B33419" w:rsidRDefault="00B33419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:rsidR="00B33419" w:rsidRDefault="00B33419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min</w:t>
            </w:r>
          </w:p>
          <w:p w:rsidR="00B33419" w:rsidRPr="00520517" w:rsidRDefault="00B33419" w:rsidP="008B5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serii x 3săge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</w:tr>
    </w:tbl>
    <w:p w:rsidR="00B33419" w:rsidRDefault="00B33419" w:rsidP="00942349">
      <w:pPr>
        <w:tabs>
          <w:tab w:val="left" w:pos="4388"/>
        </w:tabs>
      </w:pPr>
    </w:p>
    <w:sectPr w:rsidR="00B33419" w:rsidSect="00710FBC">
      <w:footerReference w:type="default" r:id="rId7"/>
      <w:pgSz w:w="16838" w:h="11906" w:orient="landscape"/>
      <w:pgMar w:top="709" w:right="993" w:bottom="56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419" w:rsidRDefault="00B33419" w:rsidP="002A69F1">
      <w:pPr>
        <w:spacing w:after="0" w:line="240" w:lineRule="auto"/>
      </w:pPr>
      <w:r>
        <w:separator/>
      </w:r>
    </w:p>
  </w:endnote>
  <w:endnote w:type="continuationSeparator" w:id="1">
    <w:p w:rsidR="00B33419" w:rsidRDefault="00B33419" w:rsidP="002A6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419" w:rsidRDefault="00B33419">
    <w:pPr>
      <w:pStyle w:val="Footer"/>
      <w:jc w:val="right"/>
    </w:pPr>
    <w:fldSimple w:instr=" PAGE   \* MERGEFORMAT ">
      <w:r>
        <w:rPr>
          <w:noProof/>
        </w:rPr>
        <w:t>53</w:t>
      </w:r>
    </w:fldSimple>
  </w:p>
  <w:p w:rsidR="00B33419" w:rsidRDefault="00B3341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419" w:rsidRDefault="00B33419" w:rsidP="002A69F1">
      <w:pPr>
        <w:spacing w:after="0" w:line="240" w:lineRule="auto"/>
      </w:pPr>
      <w:r>
        <w:separator/>
      </w:r>
    </w:p>
  </w:footnote>
  <w:footnote w:type="continuationSeparator" w:id="1">
    <w:p w:rsidR="00B33419" w:rsidRDefault="00B33419" w:rsidP="002A69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629DE"/>
    <w:multiLevelType w:val="hybridMultilevel"/>
    <w:tmpl w:val="D7ECF39A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8205196"/>
    <w:multiLevelType w:val="hybridMultilevel"/>
    <w:tmpl w:val="256E6398"/>
    <w:lvl w:ilvl="0" w:tplc="B9BE2392">
      <w:start w:val="1"/>
      <w:numFmt w:val="decimalZero"/>
      <w:lvlText w:val="%1."/>
      <w:lvlJc w:val="left"/>
      <w:pPr>
        <w:ind w:left="1110" w:hanging="405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785" w:hanging="360"/>
      </w:pPr>
    </w:lvl>
    <w:lvl w:ilvl="2" w:tplc="0418001B">
      <w:start w:val="1"/>
      <w:numFmt w:val="lowerRoman"/>
      <w:lvlText w:val="%3."/>
      <w:lvlJc w:val="right"/>
      <w:pPr>
        <w:ind w:left="2505" w:hanging="180"/>
      </w:pPr>
    </w:lvl>
    <w:lvl w:ilvl="3" w:tplc="0418000F">
      <w:start w:val="1"/>
      <w:numFmt w:val="decimal"/>
      <w:lvlText w:val="%4."/>
      <w:lvlJc w:val="left"/>
      <w:pPr>
        <w:ind w:left="3225" w:hanging="360"/>
      </w:pPr>
    </w:lvl>
    <w:lvl w:ilvl="4" w:tplc="04180019">
      <w:start w:val="1"/>
      <w:numFmt w:val="lowerLetter"/>
      <w:lvlText w:val="%5."/>
      <w:lvlJc w:val="left"/>
      <w:pPr>
        <w:ind w:left="3945" w:hanging="360"/>
      </w:pPr>
    </w:lvl>
    <w:lvl w:ilvl="5" w:tplc="0418001B">
      <w:start w:val="1"/>
      <w:numFmt w:val="lowerRoman"/>
      <w:lvlText w:val="%6."/>
      <w:lvlJc w:val="right"/>
      <w:pPr>
        <w:ind w:left="4665" w:hanging="180"/>
      </w:pPr>
    </w:lvl>
    <w:lvl w:ilvl="6" w:tplc="0418000F">
      <w:start w:val="1"/>
      <w:numFmt w:val="decimal"/>
      <w:lvlText w:val="%7."/>
      <w:lvlJc w:val="left"/>
      <w:pPr>
        <w:ind w:left="5385" w:hanging="360"/>
      </w:pPr>
    </w:lvl>
    <w:lvl w:ilvl="7" w:tplc="04180019">
      <w:start w:val="1"/>
      <w:numFmt w:val="lowerLetter"/>
      <w:lvlText w:val="%8."/>
      <w:lvlJc w:val="left"/>
      <w:pPr>
        <w:ind w:left="6105" w:hanging="360"/>
      </w:pPr>
    </w:lvl>
    <w:lvl w:ilvl="8" w:tplc="0418001B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AD52E57"/>
    <w:multiLevelType w:val="hybridMultilevel"/>
    <w:tmpl w:val="166C765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CFD04AB"/>
    <w:multiLevelType w:val="hybridMultilevel"/>
    <w:tmpl w:val="786E899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3590466"/>
    <w:multiLevelType w:val="hybridMultilevel"/>
    <w:tmpl w:val="D488241A"/>
    <w:lvl w:ilvl="0" w:tplc="801639B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D073BD7"/>
    <w:multiLevelType w:val="hybridMultilevel"/>
    <w:tmpl w:val="DC009EB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1E985E1F"/>
    <w:multiLevelType w:val="hybridMultilevel"/>
    <w:tmpl w:val="27EAA9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F2D3698"/>
    <w:multiLevelType w:val="hybridMultilevel"/>
    <w:tmpl w:val="3BA80C50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D14C80"/>
    <w:multiLevelType w:val="hybridMultilevel"/>
    <w:tmpl w:val="11EC07F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4CA0BEF"/>
    <w:multiLevelType w:val="hybridMultilevel"/>
    <w:tmpl w:val="E86065C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A9D0D4F"/>
    <w:multiLevelType w:val="hybridMultilevel"/>
    <w:tmpl w:val="7D84ACC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E1E664C"/>
    <w:multiLevelType w:val="hybridMultilevel"/>
    <w:tmpl w:val="B7F6E62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2">
    <w:nsid w:val="32BA4593"/>
    <w:multiLevelType w:val="singleLevel"/>
    <w:tmpl w:val="60728B50"/>
    <w:lvl w:ilvl="0">
      <w:start w:val="1"/>
      <w:numFmt w:val="bullet"/>
      <w:pStyle w:val="Par-IV"/>
      <w:lvlText w:val=""/>
      <w:lvlJc w:val="left"/>
      <w:pPr>
        <w:tabs>
          <w:tab w:val="num" w:pos="927"/>
        </w:tabs>
        <w:ind w:left="907" w:hanging="340"/>
      </w:pPr>
      <w:rPr>
        <w:rFonts w:ascii="Symbol" w:hAnsi="Symbol" w:cs="Symbol" w:hint="default"/>
        <w:color w:val="auto"/>
      </w:rPr>
    </w:lvl>
  </w:abstractNum>
  <w:abstractNum w:abstractNumId="13">
    <w:nsid w:val="36657BD4"/>
    <w:multiLevelType w:val="hybridMultilevel"/>
    <w:tmpl w:val="7CD6996A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38A41E91"/>
    <w:multiLevelType w:val="hybridMultilevel"/>
    <w:tmpl w:val="17046A7E"/>
    <w:lvl w:ilvl="0" w:tplc="E594EA56">
      <w:start w:val="1"/>
      <w:numFmt w:val="bullet"/>
      <w:pStyle w:val="Text-continuturi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5">
    <w:nsid w:val="3D3130BE"/>
    <w:multiLevelType w:val="multilevel"/>
    <w:tmpl w:val="0CD219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6">
    <w:nsid w:val="3F5B5688"/>
    <w:multiLevelType w:val="hybridMultilevel"/>
    <w:tmpl w:val="98A44DA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7">
    <w:nsid w:val="431C525F"/>
    <w:multiLevelType w:val="hybridMultilevel"/>
    <w:tmpl w:val="D35A9EC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8">
    <w:nsid w:val="49D37044"/>
    <w:multiLevelType w:val="hybridMultilevel"/>
    <w:tmpl w:val="737E49E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ED57BFE"/>
    <w:multiLevelType w:val="hybridMultilevel"/>
    <w:tmpl w:val="15A6070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2C108F"/>
    <w:multiLevelType w:val="hybridMultilevel"/>
    <w:tmpl w:val="D4FA24A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79A6C20"/>
    <w:multiLevelType w:val="hybridMultilevel"/>
    <w:tmpl w:val="813EB4B6"/>
    <w:lvl w:ilvl="0" w:tplc="47D88E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7AD4895"/>
    <w:multiLevelType w:val="hybridMultilevel"/>
    <w:tmpl w:val="FEDC0BA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A67396"/>
    <w:multiLevelType w:val="hybridMultilevel"/>
    <w:tmpl w:val="8562894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4">
    <w:nsid w:val="5E6E7C26"/>
    <w:multiLevelType w:val="hybridMultilevel"/>
    <w:tmpl w:val="1C2E7A9A"/>
    <w:lvl w:ilvl="0" w:tplc="FB58F2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A370323"/>
    <w:multiLevelType w:val="multilevel"/>
    <w:tmpl w:val="0380B95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26">
    <w:nsid w:val="6AF74957"/>
    <w:multiLevelType w:val="hybridMultilevel"/>
    <w:tmpl w:val="B82ADC44"/>
    <w:lvl w:ilvl="0" w:tplc="CF569B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6BEC1A5A"/>
    <w:multiLevelType w:val="hybridMultilevel"/>
    <w:tmpl w:val="7FBCB38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8">
    <w:nsid w:val="6F624DE8"/>
    <w:multiLevelType w:val="hybridMultilevel"/>
    <w:tmpl w:val="205A79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766D77F3"/>
    <w:multiLevelType w:val="multilevel"/>
    <w:tmpl w:val="F6584F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30">
    <w:nsid w:val="78692FD7"/>
    <w:multiLevelType w:val="hybridMultilevel"/>
    <w:tmpl w:val="466401A2"/>
    <w:lvl w:ilvl="0" w:tplc="801639B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7884375F"/>
    <w:multiLevelType w:val="hybridMultilevel"/>
    <w:tmpl w:val="F8E0581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99402A1"/>
    <w:multiLevelType w:val="multilevel"/>
    <w:tmpl w:val="2A3E00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3">
    <w:nsid w:val="7B2171B7"/>
    <w:multiLevelType w:val="hybridMultilevel"/>
    <w:tmpl w:val="14B826A6"/>
    <w:lvl w:ilvl="0" w:tplc="34B202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0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4">
    <w:nsid w:val="7C772E5C"/>
    <w:multiLevelType w:val="hybridMultilevel"/>
    <w:tmpl w:val="9AECBA5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CB02F23"/>
    <w:multiLevelType w:val="hybridMultilevel"/>
    <w:tmpl w:val="1B723F0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6">
    <w:nsid w:val="7CC26B71"/>
    <w:multiLevelType w:val="hybridMultilevel"/>
    <w:tmpl w:val="DB4EFDCE"/>
    <w:lvl w:ilvl="0" w:tplc="AABA512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>
    <w:nsid w:val="7FD72491"/>
    <w:multiLevelType w:val="singleLevel"/>
    <w:tmpl w:val="FAE602A4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cs="Symbol" w:hint="default"/>
      </w:rPr>
    </w:lvl>
  </w:abstractNum>
  <w:num w:numId="1">
    <w:abstractNumId w:val="30"/>
  </w:num>
  <w:num w:numId="2">
    <w:abstractNumId w:val="1"/>
  </w:num>
  <w:num w:numId="3">
    <w:abstractNumId w:val="19"/>
  </w:num>
  <w:num w:numId="4">
    <w:abstractNumId w:val="22"/>
  </w:num>
  <w:num w:numId="5">
    <w:abstractNumId w:val="26"/>
  </w:num>
  <w:num w:numId="6">
    <w:abstractNumId w:val="24"/>
  </w:num>
  <w:num w:numId="7">
    <w:abstractNumId w:val="6"/>
  </w:num>
  <w:num w:numId="8">
    <w:abstractNumId w:val="14"/>
  </w:num>
  <w:num w:numId="9">
    <w:abstractNumId w:val="33"/>
  </w:num>
  <w:num w:numId="10">
    <w:abstractNumId w:val="23"/>
  </w:num>
  <w:num w:numId="11">
    <w:abstractNumId w:val="27"/>
  </w:num>
  <w:num w:numId="12">
    <w:abstractNumId w:val="13"/>
  </w:num>
  <w:num w:numId="13">
    <w:abstractNumId w:val="9"/>
  </w:num>
  <w:num w:numId="14">
    <w:abstractNumId w:val="8"/>
  </w:num>
  <w:num w:numId="15">
    <w:abstractNumId w:val="5"/>
  </w:num>
  <w:num w:numId="16">
    <w:abstractNumId w:val="18"/>
  </w:num>
  <w:num w:numId="17">
    <w:abstractNumId w:val="2"/>
  </w:num>
  <w:num w:numId="18">
    <w:abstractNumId w:val="35"/>
  </w:num>
  <w:num w:numId="19">
    <w:abstractNumId w:val="34"/>
  </w:num>
  <w:num w:numId="20">
    <w:abstractNumId w:val="0"/>
  </w:num>
  <w:num w:numId="21">
    <w:abstractNumId w:val="31"/>
  </w:num>
  <w:num w:numId="22">
    <w:abstractNumId w:val="20"/>
  </w:num>
  <w:num w:numId="23">
    <w:abstractNumId w:val="37"/>
  </w:num>
  <w:num w:numId="24">
    <w:abstractNumId w:val="12"/>
  </w:num>
  <w:num w:numId="25">
    <w:abstractNumId w:val="3"/>
  </w:num>
  <w:num w:numId="26">
    <w:abstractNumId w:val="11"/>
  </w:num>
  <w:num w:numId="27">
    <w:abstractNumId w:val="17"/>
  </w:num>
  <w:num w:numId="28">
    <w:abstractNumId w:val="16"/>
  </w:num>
  <w:num w:numId="29">
    <w:abstractNumId w:val="21"/>
  </w:num>
  <w:num w:numId="30">
    <w:abstractNumId w:val="15"/>
  </w:num>
  <w:num w:numId="31">
    <w:abstractNumId w:val="25"/>
  </w:num>
  <w:num w:numId="32">
    <w:abstractNumId w:val="32"/>
  </w:num>
  <w:num w:numId="33">
    <w:abstractNumId w:val="29"/>
  </w:num>
  <w:num w:numId="34">
    <w:abstractNumId w:val="10"/>
  </w:num>
  <w:num w:numId="35">
    <w:abstractNumId w:val="28"/>
  </w:num>
  <w:num w:numId="36">
    <w:abstractNumId w:val="4"/>
  </w:num>
  <w:num w:numId="37">
    <w:abstractNumId w:val="7"/>
  </w:num>
  <w:num w:numId="38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6731"/>
    <w:rsid w:val="00044D08"/>
    <w:rsid w:val="00064B46"/>
    <w:rsid w:val="00071C84"/>
    <w:rsid w:val="00081624"/>
    <w:rsid w:val="000A0E37"/>
    <w:rsid w:val="000C125A"/>
    <w:rsid w:val="000C5C15"/>
    <w:rsid w:val="000E6492"/>
    <w:rsid w:val="000E7A9C"/>
    <w:rsid w:val="001036FB"/>
    <w:rsid w:val="001269B9"/>
    <w:rsid w:val="00147196"/>
    <w:rsid w:val="001664DB"/>
    <w:rsid w:val="00191812"/>
    <w:rsid w:val="001A4190"/>
    <w:rsid w:val="001C427B"/>
    <w:rsid w:val="001D1E45"/>
    <w:rsid w:val="001D7A73"/>
    <w:rsid w:val="00203300"/>
    <w:rsid w:val="00214006"/>
    <w:rsid w:val="00221FA2"/>
    <w:rsid w:val="00241A19"/>
    <w:rsid w:val="002451DD"/>
    <w:rsid w:val="0025755F"/>
    <w:rsid w:val="00257796"/>
    <w:rsid w:val="00257BA1"/>
    <w:rsid w:val="00274517"/>
    <w:rsid w:val="00276392"/>
    <w:rsid w:val="002911CB"/>
    <w:rsid w:val="00293C3B"/>
    <w:rsid w:val="002A69F1"/>
    <w:rsid w:val="002B65EC"/>
    <w:rsid w:val="002C23F0"/>
    <w:rsid w:val="00307004"/>
    <w:rsid w:val="00314511"/>
    <w:rsid w:val="00316ABF"/>
    <w:rsid w:val="003230EC"/>
    <w:rsid w:val="00332121"/>
    <w:rsid w:val="00337D79"/>
    <w:rsid w:val="00360CEC"/>
    <w:rsid w:val="00363F1E"/>
    <w:rsid w:val="00383511"/>
    <w:rsid w:val="00393B82"/>
    <w:rsid w:val="003A5CC9"/>
    <w:rsid w:val="003C0B46"/>
    <w:rsid w:val="003C2808"/>
    <w:rsid w:val="00412F91"/>
    <w:rsid w:val="00431AFE"/>
    <w:rsid w:val="00432536"/>
    <w:rsid w:val="00460D15"/>
    <w:rsid w:val="0046628F"/>
    <w:rsid w:val="0048580F"/>
    <w:rsid w:val="004A7DDD"/>
    <w:rsid w:val="004C5DC8"/>
    <w:rsid w:val="004C5EED"/>
    <w:rsid w:val="004E5448"/>
    <w:rsid w:val="004F17EE"/>
    <w:rsid w:val="004F2AD8"/>
    <w:rsid w:val="004F7BF1"/>
    <w:rsid w:val="004F7F85"/>
    <w:rsid w:val="005033B1"/>
    <w:rsid w:val="005059A5"/>
    <w:rsid w:val="00520517"/>
    <w:rsid w:val="00520C8C"/>
    <w:rsid w:val="0052378A"/>
    <w:rsid w:val="005379A9"/>
    <w:rsid w:val="00543D6B"/>
    <w:rsid w:val="00555C78"/>
    <w:rsid w:val="00557563"/>
    <w:rsid w:val="0056482F"/>
    <w:rsid w:val="00571388"/>
    <w:rsid w:val="00584D02"/>
    <w:rsid w:val="005A131A"/>
    <w:rsid w:val="005A3D1C"/>
    <w:rsid w:val="005A63AF"/>
    <w:rsid w:val="005C412E"/>
    <w:rsid w:val="005C67E2"/>
    <w:rsid w:val="005D3FCC"/>
    <w:rsid w:val="005E654B"/>
    <w:rsid w:val="005F0156"/>
    <w:rsid w:val="005F41BD"/>
    <w:rsid w:val="00611B0E"/>
    <w:rsid w:val="00627402"/>
    <w:rsid w:val="00643BB2"/>
    <w:rsid w:val="00645A69"/>
    <w:rsid w:val="00651237"/>
    <w:rsid w:val="00651D2E"/>
    <w:rsid w:val="00662882"/>
    <w:rsid w:val="00693158"/>
    <w:rsid w:val="006A3371"/>
    <w:rsid w:val="006B4CE5"/>
    <w:rsid w:val="006C0766"/>
    <w:rsid w:val="006C26F4"/>
    <w:rsid w:val="006C2B42"/>
    <w:rsid w:val="006C5E50"/>
    <w:rsid w:val="006D3AF1"/>
    <w:rsid w:val="006E0B6E"/>
    <w:rsid w:val="00700817"/>
    <w:rsid w:val="00710FBC"/>
    <w:rsid w:val="00714652"/>
    <w:rsid w:val="00726731"/>
    <w:rsid w:val="007358C7"/>
    <w:rsid w:val="00755451"/>
    <w:rsid w:val="00764B21"/>
    <w:rsid w:val="007722C2"/>
    <w:rsid w:val="00786CFA"/>
    <w:rsid w:val="007B0026"/>
    <w:rsid w:val="007C0F14"/>
    <w:rsid w:val="007C138F"/>
    <w:rsid w:val="007C4F04"/>
    <w:rsid w:val="007C63DC"/>
    <w:rsid w:val="007E29D8"/>
    <w:rsid w:val="00807ADF"/>
    <w:rsid w:val="00832EA4"/>
    <w:rsid w:val="00840689"/>
    <w:rsid w:val="00841A79"/>
    <w:rsid w:val="008574E0"/>
    <w:rsid w:val="00857EDC"/>
    <w:rsid w:val="00870AEF"/>
    <w:rsid w:val="00885350"/>
    <w:rsid w:val="00893D80"/>
    <w:rsid w:val="00896A0E"/>
    <w:rsid w:val="008B54B6"/>
    <w:rsid w:val="008C6F28"/>
    <w:rsid w:val="008D27D6"/>
    <w:rsid w:val="008E21D1"/>
    <w:rsid w:val="008E3F42"/>
    <w:rsid w:val="008F5C33"/>
    <w:rsid w:val="00903421"/>
    <w:rsid w:val="0091386C"/>
    <w:rsid w:val="009379AB"/>
    <w:rsid w:val="00942349"/>
    <w:rsid w:val="00952483"/>
    <w:rsid w:val="00977379"/>
    <w:rsid w:val="00981A59"/>
    <w:rsid w:val="00985370"/>
    <w:rsid w:val="009A1B6F"/>
    <w:rsid w:val="009B1B92"/>
    <w:rsid w:val="009C0862"/>
    <w:rsid w:val="009C17CB"/>
    <w:rsid w:val="009D132F"/>
    <w:rsid w:val="009D4DEE"/>
    <w:rsid w:val="009E4FAE"/>
    <w:rsid w:val="00A236CA"/>
    <w:rsid w:val="00A31727"/>
    <w:rsid w:val="00A45BBE"/>
    <w:rsid w:val="00A4756C"/>
    <w:rsid w:val="00A63304"/>
    <w:rsid w:val="00A7742F"/>
    <w:rsid w:val="00A84278"/>
    <w:rsid w:val="00A85991"/>
    <w:rsid w:val="00AC1DBF"/>
    <w:rsid w:val="00B33419"/>
    <w:rsid w:val="00B50FB7"/>
    <w:rsid w:val="00B5213E"/>
    <w:rsid w:val="00B57FC8"/>
    <w:rsid w:val="00B60E2C"/>
    <w:rsid w:val="00B63A78"/>
    <w:rsid w:val="00B677E9"/>
    <w:rsid w:val="00B71188"/>
    <w:rsid w:val="00B76BD6"/>
    <w:rsid w:val="00B77D25"/>
    <w:rsid w:val="00B86144"/>
    <w:rsid w:val="00B864B1"/>
    <w:rsid w:val="00BA2891"/>
    <w:rsid w:val="00BB2D90"/>
    <w:rsid w:val="00BB658C"/>
    <w:rsid w:val="00BD39DE"/>
    <w:rsid w:val="00C145A4"/>
    <w:rsid w:val="00C146BD"/>
    <w:rsid w:val="00C22324"/>
    <w:rsid w:val="00C47968"/>
    <w:rsid w:val="00C63C61"/>
    <w:rsid w:val="00C64FAA"/>
    <w:rsid w:val="00C8457F"/>
    <w:rsid w:val="00C912E6"/>
    <w:rsid w:val="00C9492B"/>
    <w:rsid w:val="00CB3797"/>
    <w:rsid w:val="00CC1190"/>
    <w:rsid w:val="00CC12E0"/>
    <w:rsid w:val="00CC5CB8"/>
    <w:rsid w:val="00CD4FFC"/>
    <w:rsid w:val="00CE487E"/>
    <w:rsid w:val="00CE749F"/>
    <w:rsid w:val="00D02D0B"/>
    <w:rsid w:val="00D05BB7"/>
    <w:rsid w:val="00D0773B"/>
    <w:rsid w:val="00D12815"/>
    <w:rsid w:val="00D15930"/>
    <w:rsid w:val="00D20367"/>
    <w:rsid w:val="00D40EFB"/>
    <w:rsid w:val="00D50727"/>
    <w:rsid w:val="00D537AA"/>
    <w:rsid w:val="00D80F24"/>
    <w:rsid w:val="00D94BA9"/>
    <w:rsid w:val="00DA145D"/>
    <w:rsid w:val="00DB79D9"/>
    <w:rsid w:val="00DC435D"/>
    <w:rsid w:val="00DE50EB"/>
    <w:rsid w:val="00DE71E8"/>
    <w:rsid w:val="00E0454E"/>
    <w:rsid w:val="00E73C69"/>
    <w:rsid w:val="00EA607B"/>
    <w:rsid w:val="00EA6E97"/>
    <w:rsid w:val="00EB3FDA"/>
    <w:rsid w:val="00EF0A89"/>
    <w:rsid w:val="00F213B5"/>
    <w:rsid w:val="00F33F40"/>
    <w:rsid w:val="00F35F5A"/>
    <w:rsid w:val="00F42061"/>
    <w:rsid w:val="00F47C71"/>
    <w:rsid w:val="00F573EB"/>
    <w:rsid w:val="00F57A19"/>
    <w:rsid w:val="00F81D2A"/>
    <w:rsid w:val="00F8587E"/>
    <w:rsid w:val="00F86F20"/>
    <w:rsid w:val="00F9633B"/>
    <w:rsid w:val="00FA0ED8"/>
    <w:rsid w:val="00FC01C9"/>
    <w:rsid w:val="00FC56C2"/>
    <w:rsid w:val="00FF176D"/>
    <w:rsid w:val="00FF3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0E"/>
    <w:pPr>
      <w:spacing w:after="200" w:line="276" w:lineRule="auto"/>
    </w:pPr>
    <w:rPr>
      <w:rFonts w:cs="Calibri"/>
      <w:lang w:val="ro-RO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A4190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Caracter Caracter Caracter,Caracter Caracter Caracter Caracter Caracter Caracter"/>
    <w:basedOn w:val="Normal"/>
    <w:link w:val="HeaderChar"/>
    <w:uiPriority w:val="99"/>
    <w:semiHidden/>
    <w:rsid w:val="002A6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aracter Caracter Caracter Char,Caracter Caracter Caracter Caracter Caracter Caracter Char"/>
    <w:basedOn w:val="DefaultParagraphFont"/>
    <w:link w:val="Header"/>
    <w:uiPriority w:val="99"/>
    <w:semiHidden/>
    <w:locked/>
    <w:rsid w:val="002A69F1"/>
  </w:style>
  <w:style w:type="paragraph" w:styleId="Footer">
    <w:name w:val="footer"/>
    <w:basedOn w:val="Normal"/>
    <w:link w:val="FooterChar"/>
    <w:uiPriority w:val="99"/>
    <w:rsid w:val="002A6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A69F1"/>
  </w:style>
  <w:style w:type="paragraph" w:styleId="ListParagraph">
    <w:name w:val="List Paragraph"/>
    <w:basedOn w:val="Normal"/>
    <w:uiPriority w:val="99"/>
    <w:qFormat/>
    <w:rsid w:val="00383511"/>
    <w:pPr>
      <w:ind w:left="720"/>
    </w:pPr>
  </w:style>
  <w:style w:type="paragraph" w:customStyle="1" w:styleId="LasfarsitulPeparcursul">
    <w:name w:val="La sfarsitul .... Pe parcursul"/>
    <w:basedOn w:val="Normal"/>
    <w:uiPriority w:val="99"/>
    <w:rsid w:val="002C23F0"/>
    <w:pPr>
      <w:widowControl w:val="0"/>
      <w:spacing w:after="0" w:line="240" w:lineRule="auto"/>
    </w:pPr>
    <w:rPr>
      <w:rFonts w:ascii="Times New Roman" w:hAnsi="Times New Roman" w:cs="Times New Roman"/>
      <w:i/>
      <w:iCs/>
      <w:lang w:val="en-GB"/>
    </w:rPr>
  </w:style>
  <w:style w:type="character" w:customStyle="1" w:styleId="CaracterCaracterCaracterCaracter1">
    <w:name w:val="Caracter Caracter Caracter Caracter1"/>
    <w:aliases w:val="Caracter Caracter Caracter Caracter Caracter Caracter Caracter Caracter"/>
    <w:basedOn w:val="DefaultParagraphFont"/>
    <w:uiPriority w:val="99"/>
    <w:semiHidden/>
    <w:rsid w:val="002C23F0"/>
  </w:style>
  <w:style w:type="paragraph" w:customStyle="1" w:styleId="Ariacurriculara">
    <w:name w:val="Aria curriculara"/>
    <w:basedOn w:val="Normal"/>
    <w:uiPriority w:val="99"/>
    <w:rsid w:val="002C23F0"/>
    <w:pPr>
      <w:widowControl w:val="0"/>
      <w:spacing w:before="5040" w:after="0" w:line="240" w:lineRule="auto"/>
      <w:jc w:val="center"/>
    </w:pPr>
    <w:rPr>
      <w:rFonts w:ascii="Times New Roman" w:hAnsi="Times New Roman" w:cs="Times New Roman"/>
      <w:b/>
      <w:bCs/>
      <w:sz w:val="44"/>
      <w:szCs w:val="44"/>
      <w:lang w:val="en-GB"/>
    </w:rPr>
  </w:style>
  <w:style w:type="paragraph" w:customStyle="1" w:styleId="Text-continuturibullets">
    <w:name w:val="Text - continuturi bullets"/>
    <w:basedOn w:val="Normal"/>
    <w:uiPriority w:val="99"/>
    <w:rsid w:val="002C23F0"/>
    <w:pPr>
      <w:widowControl w:val="0"/>
      <w:numPr>
        <w:numId w:val="8"/>
      </w:numPr>
      <w:tabs>
        <w:tab w:val="left" w:pos="284"/>
        <w:tab w:val="left" w:pos="851"/>
      </w:tabs>
      <w:spacing w:after="0" w:line="240" w:lineRule="auto"/>
      <w:ind w:left="851" w:hanging="284"/>
      <w:jc w:val="both"/>
    </w:pPr>
    <w:rPr>
      <w:rFonts w:ascii="Times New Roman" w:hAnsi="Times New Roman" w:cs="Times New Roman"/>
      <w:lang w:val="en-GB"/>
    </w:rPr>
  </w:style>
  <w:style w:type="paragraph" w:customStyle="1" w:styleId="Par-IV">
    <w:name w:val="Par - IV"/>
    <w:uiPriority w:val="99"/>
    <w:rsid w:val="002C23F0"/>
    <w:pPr>
      <w:numPr>
        <w:numId w:val="24"/>
      </w:numPr>
    </w:pPr>
    <w:rPr>
      <w:rFonts w:ascii="Times New Roman" w:hAnsi="Times New Roman"/>
      <w:i/>
      <w:iCs/>
      <w:noProof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435</TotalTime>
  <Pages>53</Pages>
  <Words>13910</Words>
  <Characters>-32766</Characters>
  <Application>Microsoft Office Outlook</Application>
  <DocSecurity>0</DocSecurity>
  <Lines>0</Lines>
  <Paragraphs>0</Paragraphs>
  <ScaleCrop>false</ScaleCrop>
  <Company>ISJ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alin.paunescu</dc:creator>
  <cp:keywords/>
  <dc:description/>
  <cp:lastModifiedBy>ISJ</cp:lastModifiedBy>
  <cp:revision>86</cp:revision>
  <cp:lastPrinted>2011-01-14T14:18:00Z</cp:lastPrinted>
  <dcterms:created xsi:type="dcterms:W3CDTF">2011-01-09T08:38:00Z</dcterms:created>
  <dcterms:modified xsi:type="dcterms:W3CDTF">2011-03-07T12:39:00Z</dcterms:modified>
</cp:coreProperties>
</file>